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C107F" w14:textId="3428582D" w:rsidR="00E42CAC" w:rsidRPr="008A3B03" w:rsidRDefault="00456933" w:rsidP="008A3B03">
      <w:pPr>
        <w:pStyle w:val="Heading1"/>
        <w:spacing w:before="0" w:after="240" w:line="276" w:lineRule="auto"/>
        <w:rPr>
          <w:rFonts w:ascii="Verdana" w:hAnsi="Verdana"/>
          <w:szCs w:val="24"/>
        </w:rPr>
      </w:pPr>
      <w:bookmarkStart w:id="0" w:name="_Toc447882321"/>
      <w:bookmarkStart w:id="1" w:name="_Toc250730217"/>
      <w:r>
        <w:rPr>
          <w:rFonts w:ascii="Verdana" w:hAnsi="Verdana"/>
          <w:szCs w:val="24"/>
        </w:rPr>
        <w:t>Bijlage</w:t>
      </w:r>
      <w:r w:rsidR="008A3B03" w:rsidRPr="008A3B03">
        <w:rPr>
          <w:rFonts w:ascii="Verdana" w:hAnsi="Verdana"/>
          <w:szCs w:val="24"/>
        </w:rPr>
        <w:t xml:space="preserve"> Conformiteit</w:t>
      </w:r>
      <w:r w:rsidR="00CC42D2">
        <w:rPr>
          <w:rFonts w:ascii="Verdana" w:hAnsi="Verdana"/>
          <w:szCs w:val="24"/>
        </w:rPr>
        <w:t>s</w:t>
      </w:r>
      <w:r w:rsidR="008A3B03" w:rsidRPr="008A3B03">
        <w:rPr>
          <w:rFonts w:ascii="Verdana" w:hAnsi="Verdana"/>
          <w:szCs w:val="24"/>
        </w:rPr>
        <w:t xml:space="preserve">verklaring </w:t>
      </w:r>
    </w:p>
    <w:p w14:paraId="0A315ECF" w14:textId="6863CC4D" w:rsidR="003D5C51" w:rsidRDefault="003D5C51" w:rsidP="003D5C51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U kunt </w:t>
      </w:r>
      <w:r w:rsidRPr="79241CDC">
        <w:rPr>
          <w:rFonts w:ascii="Verdana" w:hAnsi="Verdana"/>
        </w:rPr>
        <w:t xml:space="preserve">zelfstandig </w:t>
      </w:r>
      <w:r>
        <w:rPr>
          <w:rFonts w:ascii="Verdana" w:hAnsi="Verdana"/>
        </w:rPr>
        <w:t>Inschrijven</w:t>
      </w:r>
      <w:r w:rsidRPr="79241CDC">
        <w:rPr>
          <w:rFonts w:ascii="Verdana" w:hAnsi="Verdana"/>
        </w:rPr>
        <w:t xml:space="preserve"> of samen met andere organisaties een zogenaamd Samenwerkingsverband vormen. In </w:t>
      </w:r>
      <w:r>
        <w:rPr>
          <w:rFonts w:ascii="Verdana" w:hAnsi="Verdana"/>
        </w:rPr>
        <w:t xml:space="preserve">het laatste </w:t>
      </w:r>
      <w:r w:rsidRPr="79241CDC">
        <w:rPr>
          <w:rFonts w:ascii="Verdana" w:hAnsi="Verdana"/>
        </w:rPr>
        <w:t>geval zijn alle deelnemers aan het Samenwerkingsverband volledig en hoofdelijk aansprakelijk</w:t>
      </w:r>
      <w:r>
        <w:rPr>
          <w:rFonts w:ascii="Verdana" w:hAnsi="Verdana"/>
        </w:rPr>
        <w:t xml:space="preserve"> </w:t>
      </w:r>
      <w:r w:rsidRPr="79241CDC">
        <w:rPr>
          <w:rFonts w:ascii="Verdana" w:hAnsi="Verdana"/>
        </w:rPr>
        <w:t xml:space="preserve">en treedt het Samenwerkingsverband als zodanig op als Bloedafnameorganisatie. </w:t>
      </w:r>
      <w:r w:rsidR="00456933">
        <w:rPr>
          <w:rFonts w:ascii="Verdana" w:hAnsi="Verdana"/>
        </w:rPr>
        <w:t xml:space="preserve">Indien sprake is van een Inschrijving als Samenwerkingsverband, gelden aanvullende eisen. Zie hiervoor het Begeleidend document. </w:t>
      </w:r>
    </w:p>
    <w:p w14:paraId="7188EFD9" w14:textId="77777777" w:rsidR="003D5C51" w:rsidRDefault="003D5C51" w:rsidP="003D5C51">
      <w:pPr>
        <w:spacing w:line="276" w:lineRule="auto"/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3544"/>
      </w:tblGrid>
      <w:tr w:rsidR="003D5C51" w:rsidRPr="00221D34" w14:paraId="450015F5" w14:textId="77777777" w:rsidTr="00456933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0F3D7D64" w14:textId="44944C6E" w:rsidR="003D5C51" w:rsidRPr="00221D34" w:rsidRDefault="00456933" w:rsidP="007568CD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 xml:space="preserve">1. </w:t>
            </w:r>
            <w:r w:rsidR="003D5C51" w:rsidRPr="00221D34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Samenwerkingsverband?</w:t>
            </w:r>
          </w:p>
        </w:tc>
      </w:tr>
      <w:tr w:rsidR="003D5C51" w:rsidRPr="00221D34" w14:paraId="544378DB" w14:textId="77777777" w:rsidTr="00456933">
        <w:trPr>
          <w:trHeight w:val="340"/>
          <w:jc w:val="center"/>
        </w:trPr>
        <w:tc>
          <w:tcPr>
            <w:tcW w:w="4673" w:type="dxa"/>
            <w:shd w:val="clear" w:color="auto" w:fill="FFFFFF"/>
          </w:tcPr>
          <w:p w14:paraId="2F572D6C" w14:textId="77777777" w:rsidR="003D5C51" w:rsidRPr="00221D34" w:rsidRDefault="003D5C51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</w:rPr>
              <w:t>Schrijft u in als Samenwerkingsverband?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E7664C5" w14:textId="63F87079" w:rsidR="003D5C51" w:rsidRPr="00221D34" w:rsidRDefault="00965F38" w:rsidP="007568CD">
            <w:pPr>
              <w:rPr>
                <w:rFonts w:ascii="Verdana" w:eastAsia="MS Gothic" w:hAnsi="Verdana"/>
                <w:sz w:val="16"/>
                <w:szCs w:val="16"/>
              </w:rPr>
            </w:pP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-128773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C51" w:rsidRPr="00221D3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="003D5C51" w:rsidRPr="00221D34">
              <w:rPr>
                <w:rFonts w:ascii="Verdana" w:eastAsia="MS Gothic" w:hAnsi="Verdana"/>
                <w:sz w:val="16"/>
                <w:szCs w:val="16"/>
              </w:rPr>
              <w:t>Ja</w:t>
            </w:r>
            <w:r w:rsidR="00456933">
              <w:rPr>
                <w:rFonts w:ascii="Verdana" w:eastAsia="MS Gothic" w:hAnsi="Verdana"/>
                <w:sz w:val="16"/>
                <w:szCs w:val="16"/>
              </w:rPr>
              <w:t>, beantwoord de vragen hieronder</w:t>
            </w:r>
            <w:r>
              <w:rPr>
                <w:rFonts w:ascii="Verdana" w:eastAsia="MS Gothic" w:hAnsi="Verdana"/>
                <w:sz w:val="16"/>
                <w:szCs w:val="16"/>
              </w:rPr>
              <w:t xml:space="preserve"> en ga daarna naar 2. </w:t>
            </w:r>
          </w:p>
          <w:p w14:paraId="5F04BFEB" w14:textId="6EC9CE13" w:rsidR="003D5C51" w:rsidRPr="00221D34" w:rsidRDefault="00965F38" w:rsidP="007568CD">
            <w:pPr>
              <w:rPr>
                <w:rFonts w:ascii="Verdana" w:hAnsi="Verdana" w:cs="Vrinda"/>
                <w:sz w:val="16"/>
                <w:szCs w:val="16"/>
                <w:highlight w:val="lightGray"/>
              </w:rPr>
            </w:pP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143833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C51" w:rsidRPr="00221D3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="003D5C51" w:rsidRPr="00221D34">
              <w:rPr>
                <w:rFonts w:ascii="Verdana" w:eastAsia="MS Gothic" w:hAnsi="Verdana"/>
                <w:sz w:val="16"/>
                <w:szCs w:val="16"/>
              </w:rPr>
              <w:t>Nee</w:t>
            </w:r>
            <w:r w:rsidR="00456933">
              <w:rPr>
                <w:rFonts w:ascii="Verdana" w:eastAsia="MS Gothic" w:hAnsi="Verdana"/>
                <w:sz w:val="16"/>
                <w:szCs w:val="16"/>
              </w:rPr>
              <w:t xml:space="preserve">, ga naar 2. </w:t>
            </w:r>
          </w:p>
        </w:tc>
      </w:tr>
      <w:tr w:rsidR="003D5C51" w:rsidRPr="00221D34" w14:paraId="4B461D3A" w14:textId="77777777" w:rsidTr="00456933">
        <w:trPr>
          <w:trHeight w:val="340"/>
          <w:jc w:val="center"/>
        </w:trPr>
        <w:tc>
          <w:tcPr>
            <w:tcW w:w="4673" w:type="dxa"/>
            <w:shd w:val="clear" w:color="auto" w:fill="FFFFFF"/>
          </w:tcPr>
          <w:p w14:paraId="3B804545" w14:textId="77777777" w:rsidR="003D5C51" w:rsidRPr="00221D34" w:rsidRDefault="003D5C51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>
              <w:rPr>
                <w:rFonts w:ascii="Verdana" w:hAnsi="Verdana" w:cs="Vrinda"/>
                <w:sz w:val="16"/>
                <w:szCs w:val="16"/>
              </w:rPr>
              <w:t xml:space="preserve">Zo ja, wat zijn </w:t>
            </w:r>
            <w:r w:rsidRPr="00CC64C2">
              <w:rPr>
                <w:rFonts w:ascii="Verdana" w:hAnsi="Verdana" w:cs="Vrinda"/>
                <w:sz w:val="16"/>
                <w:szCs w:val="16"/>
              </w:rPr>
              <w:t>de namen van de overige deelnemers aan het Samenwerkingsverband</w:t>
            </w:r>
            <w:r>
              <w:rPr>
                <w:rFonts w:ascii="Verdana" w:hAnsi="Verdana" w:cs="Vrinda"/>
                <w:sz w:val="16"/>
                <w:szCs w:val="16"/>
              </w:rPr>
              <w:t>?</w:t>
            </w:r>
            <w:r w:rsidRPr="00221D34">
              <w:rPr>
                <w:rFonts w:ascii="Verdana" w:hAnsi="Verdana" w:cs="Vrind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shd w:val="clear" w:color="auto" w:fill="FFFFFF"/>
          </w:tcPr>
          <w:p w14:paraId="42EE4E7E" w14:textId="77777777" w:rsidR="003D5C51" w:rsidRPr="00221D34" w:rsidRDefault="003D5C51" w:rsidP="007568CD">
            <w:pPr>
              <w:jc w:val="left"/>
              <w:rPr>
                <w:rFonts w:ascii="Verdana" w:eastAsia="MS Gothic" w:hAnsi="Verdan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  <w:highlight w:val="lightGray"/>
              </w:rPr>
              <w:t>&lt;…&gt;</w:t>
            </w:r>
          </w:p>
        </w:tc>
      </w:tr>
      <w:tr w:rsidR="003D5C51" w:rsidRPr="00221D34" w14:paraId="6BE9CB18" w14:textId="77777777" w:rsidTr="00456933">
        <w:trPr>
          <w:trHeight w:val="340"/>
          <w:jc w:val="center"/>
        </w:trPr>
        <w:tc>
          <w:tcPr>
            <w:tcW w:w="4673" w:type="dxa"/>
            <w:shd w:val="clear" w:color="auto" w:fill="FFFFFF"/>
          </w:tcPr>
          <w:p w14:paraId="5BDC11A9" w14:textId="50AB3CDD" w:rsidR="003D5C51" w:rsidRPr="00221D34" w:rsidRDefault="00F462EF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>
              <w:rPr>
                <w:rFonts w:ascii="Verdana" w:hAnsi="Verdana" w:cs="Vrinda"/>
                <w:sz w:val="16"/>
                <w:szCs w:val="16"/>
              </w:rPr>
              <w:t>Zo ja, w</w:t>
            </w:r>
            <w:r w:rsidR="003D5C51">
              <w:rPr>
                <w:rFonts w:ascii="Verdana" w:hAnsi="Verdana" w:cs="Vrinda"/>
                <w:sz w:val="16"/>
                <w:szCs w:val="16"/>
              </w:rPr>
              <w:t xml:space="preserve">at is de rolverdeling van het Samenwerkingsverband? </w:t>
            </w:r>
          </w:p>
        </w:tc>
        <w:tc>
          <w:tcPr>
            <w:tcW w:w="3544" w:type="dxa"/>
            <w:shd w:val="clear" w:color="auto" w:fill="FFFFFF"/>
          </w:tcPr>
          <w:p w14:paraId="249E6733" w14:textId="77777777" w:rsidR="003D5C51" w:rsidRPr="00221D34" w:rsidRDefault="003D5C51" w:rsidP="007568CD">
            <w:pPr>
              <w:jc w:val="left"/>
              <w:rPr>
                <w:rFonts w:ascii="Verdana" w:hAnsi="Verdana" w:cs="Vrinda"/>
                <w:sz w:val="16"/>
                <w:szCs w:val="16"/>
                <w:highlight w:val="lightGray"/>
              </w:rPr>
            </w:pPr>
            <w:r w:rsidRPr="00221D34">
              <w:rPr>
                <w:rFonts w:ascii="Verdana" w:hAnsi="Verdana" w:cs="Vrinda"/>
                <w:sz w:val="16"/>
                <w:szCs w:val="16"/>
                <w:highlight w:val="lightGray"/>
              </w:rPr>
              <w:t>&lt;…&gt;</w:t>
            </w:r>
          </w:p>
        </w:tc>
      </w:tr>
      <w:tr w:rsidR="003D5C51" w:rsidRPr="00221D34" w14:paraId="3C216843" w14:textId="77777777" w:rsidTr="00456933">
        <w:trPr>
          <w:trHeight w:val="340"/>
          <w:jc w:val="center"/>
        </w:trPr>
        <w:tc>
          <w:tcPr>
            <w:tcW w:w="4673" w:type="dxa"/>
            <w:shd w:val="clear" w:color="auto" w:fill="FFFFFF"/>
          </w:tcPr>
          <w:p w14:paraId="03214112" w14:textId="0F63A267" w:rsidR="003D5C51" w:rsidRPr="00221D34" w:rsidRDefault="00F462EF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>
              <w:rPr>
                <w:rFonts w:ascii="Verdana" w:hAnsi="Verdana" w:cs="Vrinda"/>
                <w:sz w:val="16"/>
                <w:szCs w:val="16"/>
              </w:rPr>
              <w:t>Zo ja, w</w:t>
            </w:r>
            <w:r w:rsidR="003D5C51" w:rsidRPr="00C718A8">
              <w:rPr>
                <w:rFonts w:ascii="Verdana" w:hAnsi="Verdana" w:cs="Vrinda"/>
                <w:sz w:val="16"/>
                <w:szCs w:val="16"/>
              </w:rPr>
              <w:t>elke partij</w:t>
            </w:r>
            <w:r w:rsidR="003D5C51">
              <w:rPr>
                <w:rFonts w:ascii="Verdana" w:hAnsi="Verdana" w:cs="Vrinda"/>
                <w:sz w:val="16"/>
                <w:szCs w:val="16"/>
              </w:rPr>
              <w:t xml:space="preserve"> heeft</w:t>
            </w:r>
            <w:r w:rsidR="003D5C51" w:rsidRPr="00C718A8">
              <w:rPr>
                <w:rFonts w:ascii="Verdana" w:hAnsi="Verdana" w:cs="Vrinda"/>
                <w:sz w:val="16"/>
                <w:szCs w:val="16"/>
              </w:rPr>
              <w:t xml:space="preserve"> de leiding van het Samenwerkingsverband en </w:t>
            </w:r>
            <w:r w:rsidR="003D5C51">
              <w:rPr>
                <w:rFonts w:ascii="Verdana" w:hAnsi="Verdana" w:cs="Vrinda"/>
                <w:sz w:val="16"/>
                <w:szCs w:val="16"/>
              </w:rPr>
              <w:t xml:space="preserve">zal </w:t>
            </w:r>
            <w:r w:rsidR="003D5C51" w:rsidRPr="00C718A8">
              <w:rPr>
                <w:rFonts w:ascii="Verdana" w:hAnsi="Verdana" w:cs="Vrinda"/>
                <w:sz w:val="16"/>
                <w:szCs w:val="16"/>
              </w:rPr>
              <w:t>als verantwoordelijk gemachtigde (‘penvoerder’) namens het verband jegens Opdrachtgever optreden</w:t>
            </w:r>
            <w:r w:rsidR="003D5C51">
              <w:rPr>
                <w:rFonts w:ascii="Verdana" w:hAnsi="Verdana" w:cs="Vrinda"/>
                <w:sz w:val="16"/>
                <w:szCs w:val="16"/>
              </w:rPr>
              <w:t>?</w:t>
            </w:r>
          </w:p>
        </w:tc>
        <w:tc>
          <w:tcPr>
            <w:tcW w:w="3544" w:type="dxa"/>
            <w:shd w:val="clear" w:color="auto" w:fill="FFFFFF"/>
          </w:tcPr>
          <w:p w14:paraId="2DCA1200" w14:textId="77777777" w:rsidR="003D5C51" w:rsidRPr="00221D34" w:rsidRDefault="003D5C51" w:rsidP="007568CD">
            <w:pPr>
              <w:jc w:val="left"/>
              <w:rPr>
                <w:rFonts w:ascii="Verdana" w:hAnsi="Verdana" w:cs="Vrinda"/>
                <w:sz w:val="16"/>
                <w:szCs w:val="16"/>
                <w:highlight w:val="lightGray"/>
              </w:rPr>
            </w:pPr>
            <w:r w:rsidRPr="00221D34">
              <w:rPr>
                <w:rFonts w:ascii="Verdana" w:hAnsi="Verdana" w:cs="Vrinda"/>
                <w:sz w:val="16"/>
                <w:szCs w:val="16"/>
                <w:highlight w:val="lightGray"/>
              </w:rPr>
              <w:t>&lt;…&gt;</w:t>
            </w:r>
          </w:p>
        </w:tc>
      </w:tr>
    </w:tbl>
    <w:p w14:paraId="5DF2D69C" w14:textId="77777777" w:rsidR="003D5C51" w:rsidRDefault="003D5C51" w:rsidP="003D5C51">
      <w:pPr>
        <w:spacing w:line="276" w:lineRule="auto"/>
        <w:rPr>
          <w:rFonts w:ascii="Verdana" w:hAnsi="Verdana"/>
        </w:rPr>
      </w:pPr>
    </w:p>
    <w:p w14:paraId="5300B84C" w14:textId="4CE6322D" w:rsidR="001B0267" w:rsidRPr="001B0267" w:rsidRDefault="001B0267" w:rsidP="001B0267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U kunt </w:t>
      </w:r>
      <w:r w:rsidRPr="009238F7">
        <w:rPr>
          <w:rFonts w:ascii="Verdana" w:hAnsi="Verdana"/>
          <w:szCs w:val="18"/>
        </w:rPr>
        <w:t xml:space="preserve">zich ten behoeve van de uitvoering van een deel van de Opdracht </w:t>
      </w:r>
      <w:r>
        <w:rPr>
          <w:rFonts w:ascii="Verdana" w:hAnsi="Verdana"/>
          <w:szCs w:val="18"/>
        </w:rPr>
        <w:t xml:space="preserve">eveneens </w:t>
      </w:r>
      <w:r w:rsidRPr="009238F7">
        <w:rPr>
          <w:rFonts w:ascii="Verdana" w:hAnsi="Verdana"/>
          <w:szCs w:val="18"/>
        </w:rPr>
        <w:t>beroepen op een Derde,</w:t>
      </w:r>
      <w:r w:rsidR="00456933">
        <w:rPr>
          <w:rFonts w:ascii="Verdana" w:hAnsi="Verdana"/>
          <w:szCs w:val="18"/>
        </w:rPr>
        <w:t xml:space="preserve"> bijvoorbeeld een </w:t>
      </w:r>
      <w:proofErr w:type="spellStart"/>
      <w:r w:rsidR="00456933">
        <w:rPr>
          <w:rFonts w:ascii="Verdana" w:hAnsi="Verdana"/>
          <w:szCs w:val="18"/>
        </w:rPr>
        <w:t>verloskundigepraktijk</w:t>
      </w:r>
      <w:proofErr w:type="spellEnd"/>
      <w:r w:rsidR="00456933">
        <w:rPr>
          <w:rFonts w:ascii="Verdana" w:hAnsi="Verdana"/>
          <w:szCs w:val="18"/>
        </w:rPr>
        <w:t>,</w:t>
      </w:r>
      <w:r w:rsidRPr="009238F7">
        <w:rPr>
          <w:rFonts w:ascii="Verdana" w:hAnsi="Verdana"/>
          <w:szCs w:val="18"/>
        </w:rPr>
        <w:t xml:space="preserve"> waarbij de Derde fungeert als onderaannemer.</w:t>
      </w:r>
      <w:r>
        <w:rPr>
          <w:rFonts w:ascii="Verdana" w:hAnsi="Verdana"/>
          <w:szCs w:val="18"/>
        </w:rPr>
        <w:t xml:space="preserve"> De Bloedafnameorganisatie blijft in dit geval volledig aansprakelijk voor het leveren van de prestaties. </w:t>
      </w:r>
    </w:p>
    <w:p w14:paraId="16B904FA" w14:textId="77777777" w:rsidR="001B0267" w:rsidRDefault="001B0267" w:rsidP="003D5C51">
      <w:pPr>
        <w:spacing w:line="276" w:lineRule="auto"/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4108"/>
        <w:gridCol w:w="4109"/>
      </w:tblGrid>
      <w:tr w:rsidR="001B0267" w:rsidRPr="00221D34" w14:paraId="73D31851" w14:textId="77777777" w:rsidTr="00456933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18EDBF5D" w14:textId="5234E5D4" w:rsidR="001B0267" w:rsidRPr="00221D34" w:rsidRDefault="00456933" w:rsidP="007568CD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 xml:space="preserve">2. </w:t>
            </w:r>
            <w:r w:rsidR="001B0267" w:rsidRPr="00221D34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Beroep op Derde?</w:t>
            </w:r>
          </w:p>
        </w:tc>
      </w:tr>
      <w:tr w:rsidR="001B0267" w:rsidRPr="00221D34" w14:paraId="74B28A36" w14:textId="77777777" w:rsidTr="00456933">
        <w:trPr>
          <w:trHeight w:val="340"/>
          <w:jc w:val="center"/>
        </w:trPr>
        <w:tc>
          <w:tcPr>
            <w:tcW w:w="4108" w:type="dxa"/>
            <w:shd w:val="clear" w:color="auto" w:fill="FFFFFF"/>
          </w:tcPr>
          <w:p w14:paraId="0458CAD9" w14:textId="77777777" w:rsidR="001B0267" w:rsidRPr="00221D34" w:rsidRDefault="001B0267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</w:rPr>
              <w:t>Doet u een beroep op een Derde voor de uitvoering van een deel van de Opdracht?</w:t>
            </w:r>
          </w:p>
        </w:tc>
        <w:tc>
          <w:tcPr>
            <w:tcW w:w="4109" w:type="dxa"/>
            <w:shd w:val="clear" w:color="auto" w:fill="FFFFFF"/>
            <w:vAlign w:val="center"/>
          </w:tcPr>
          <w:p w14:paraId="5D6A9E34" w14:textId="344CCC38" w:rsidR="001B0267" w:rsidRPr="00221D34" w:rsidRDefault="00965F38" w:rsidP="007568CD">
            <w:pPr>
              <w:rPr>
                <w:rFonts w:ascii="Verdana" w:eastAsia="MS Gothic" w:hAnsi="Verdana"/>
                <w:sz w:val="16"/>
                <w:szCs w:val="16"/>
              </w:rPr>
            </w:pP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96254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267" w:rsidRPr="00221D3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="001B0267" w:rsidRPr="00221D34">
              <w:rPr>
                <w:rFonts w:ascii="Verdana" w:eastAsia="MS Gothic" w:hAnsi="Verdana"/>
                <w:sz w:val="16"/>
                <w:szCs w:val="16"/>
              </w:rPr>
              <w:t>Ja</w:t>
            </w:r>
            <w:r w:rsidR="00456933">
              <w:rPr>
                <w:rFonts w:ascii="Verdana" w:eastAsia="MS Gothic" w:hAnsi="Verdana"/>
                <w:sz w:val="16"/>
                <w:szCs w:val="16"/>
              </w:rPr>
              <w:t>, beantwoord de vragen hieronder</w:t>
            </w:r>
            <w:r>
              <w:rPr>
                <w:rFonts w:ascii="Verdana" w:eastAsia="MS Gothic" w:hAnsi="Verdana"/>
                <w:sz w:val="16"/>
                <w:szCs w:val="16"/>
              </w:rPr>
              <w:t xml:space="preserve"> en ga daarna naar ondertekening. </w:t>
            </w:r>
          </w:p>
          <w:p w14:paraId="5E4413A5" w14:textId="2FA872FA" w:rsidR="001B0267" w:rsidRPr="00221D34" w:rsidRDefault="00965F38" w:rsidP="007568CD">
            <w:pPr>
              <w:rPr>
                <w:rFonts w:ascii="Verdana" w:hAnsi="Verdana" w:cs="Vrinda"/>
                <w:sz w:val="16"/>
                <w:szCs w:val="16"/>
                <w:highlight w:val="lightGray"/>
              </w:rPr>
            </w:pP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12351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267" w:rsidRPr="00221D3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="001B0267" w:rsidRPr="00221D34">
              <w:rPr>
                <w:rFonts w:ascii="Verdana" w:eastAsia="MS Gothic" w:hAnsi="Verdana"/>
                <w:sz w:val="16"/>
                <w:szCs w:val="16"/>
              </w:rPr>
              <w:t>Nee</w:t>
            </w:r>
            <w:r w:rsidR="00456933">
              <w:rPr>
                <w:rFonts w:ascii="Verdana" w:eastAsia="MS Gothic" w:hAnsi="Verdana"/>
                <w:sz w:val="16"/>
                <w:szCs w:val="16"/>
              </w:rPr>
              <w:t>, ga naar ondertekening.</w:t>
            </w:r>
          </w:p>
        </w:tc>
      </w:tr>
      <w:tr w:rsidR="001B0267" w:rsidRPr="00221D34" w14:paraId="47D66B47" w14:textId="77777777" w:rsidTr="00456933">
        <w:trPr>
          <w:trHeight w:val="340"/>
          <w:jc w:val="center"/>
        </w:trPr>
        <w:tc>
          <w:tcPr>
            <w:tcW w:w="4108" w:type="dxa"/>
            <w:shd w:val="clear" w:color="auto" w:fill="FFFFFF"/>
          </w:tcPr>
          <w:p w14:paraId="006D41B1" w14:textId="77777777" w:rsidR="001B0267" w:rsidRPr="00221D34" w:rsidRDefault="001B0267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</w:rPr>
              <w:t xml:space="preserve">Zo ja, op welke Derde doet </w:t>
            </w:r>
            <w:r>
              <w:rPr>
                <w:rFonts w:ascii="Verdana" w:hAnsi="Verdana" w:cs="Vrinda"/>
                <w:sz w:val="16"/>
                <w:szCs w:val="16"/>
              </w:rPr>
              <w:t xml:space="preserve">u </w:t>
            </w:r>
            <w:r w:rsidRPr="00221D34">
              <w:rPr>
                <w:rFonts w:ascii="Verdana" w:hAnsi="Verdana" w:cs="Vrinda"/>
                <w:sz w:val="16"/>
                <w:szCs w:val="16"/>
              </w:rPr>
              <w:t xml:space="preserve">een beroep? </w:t>
            </w:r>
          </w:p>
        </w:tc>
        <w:tc>
          <w:tcPr>
            <w:tcW w:w="4109" w:type="dxa"/>
            <w:shd w:val="clear" w:color="auto" w:fill="FFFFFF"/>
            <w:vAlign w:val="center"/>
          </w:tcPr>
          <w:p w14:paraId="7A7DD161" w14:textId="77777777" w:rsidR="001B0267" w:rsidRPr="00221D34" w:rsidRDefault="001B0267" w:rsidP="007568CD">
            <w:pPr>
              <w:rPr>
                <w:rFonts w:ascii="Verdana" w:eastAsia="MS Gothic" w:hAnsi="Verdan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  <w:highlight w:val="lightGray"/>
              </w:rPr>
              <w:t>&lt;…&gt;</w:t>
            </w:r>
          </w:p>
        </w:tc>
      </w:tr>
      <w:tr w:rsidR="001B0267" w:rsidRPr="00221D34" w14:paraId="1FF9D8C2" w14:textId="77777777" w:rsidTr="00456933">
        <w:trPr>
          <w:trHeight w:val="340"/>
          <w:jc w:val="center"/>
        </w:trPr>
        <w:tc>
          <w:tcPr>
            <w:tcW w:w="4108" w:type="dxa"/>
            <w:shd w:val="clear" w:color="auto" w:fill="FFFFFF"/>
          </w:tcPr>
          <w:p w14:paraId="07DE5D89" w14:textId="77777777" w:rsidR="001B0267" w:rsidRPr="00221D34" w:rsidRDefault="001B0267" w:rsidP="007568CD">
            <w:pPr>
              <w:jc w:val="left"/>
              <w:rPr>
                <w:rFonts w:ascii="Verdana" w:hAnsi="Verdana" w:cs="Vrinda"/>
                <w:sz w:val="16"/>
                <w:szCs w:val="16"/>
              </w:rPr>
            </w:pPr>
            <w:r w:rsidRPr="00221D34">
              <w:rPr>
                <w:rFonts w:ascii="Verdana" w:hAnsi="Verdana" w:cs="Vrinda"/>
                <w:sz w:val="16"/>
                <w:szCs w:val="16"/>
              </w:rPr>
              <w:t xml:space="preserve">Zo ja, welke werkzaamheden voert deze Derde uit? </w:t>
            </w:r>
          </w:p>
        </w:tc>
        <w:tc>
          <w:tcPr>
            <w:tcW w:w="4109" w:type="dxa"/>
            <w:shd w:val="clear" w:color="auto" w:fill="FFFFFF"/>
            <w:vAlign w:val="center"/>
          </w:tcPr>
          <w:p w14:paraId="78B702F8" w14:textId="77777777" w:rsidR="001B0267" w:rsidRPr="00221D34" w:rsidRDefault="001B0267" w:rsidP="007568CD">
            <w:pPr>
              <w:rPr>
                <w:rFonts w:ascii="Verdana" w:hAnsi="Verdana" w:cs="Vrinda"/>
                <w:sz w:val="16"/>
                <w:szCs w:val="16"/>
                <w:highlight w:val="lightGray"/>
              </w:rPr>
            </w:pPr>
            <w:r w:rsidRPr="00221D34">
              <w:rPr>
                <w:rFonts w:ascii="Verdana" w:hAnsi="Verdana" w:cs="Vrinda"/>
                <w:sz w:val="16"/>
                <w:szCs w:val="16"/>
                <w:highlight w:val="lightGray"/>
              </w:rPr>
              <w:t>&lt;…&gt;</w:t>
            </w:r>
          </w:p>
        </w:tc>
      </w:tr>
    </w:tbl>
    <w:p w14:paraId="53EEC611" w14:textId="77777777" w:rsidR="003D5C51" w:rsidRDefault="003D5C51" w:rsidP="00900509">
      <w:pPr>
        <w:rPr>
          <w:rFonts w:ascii="Verdana" w:hAnsi="Verdana"/>
        </w:rPr>
      </w:pPr>
    </w:p>
    <w:p w14:paraId="0F7BA66F" w14:textId="03A265BD" w:rsidR="00BF6D64" w:rsidRPr="00901DE9" w:rsidRDefault="00901DE9" w:rsidP="00900509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V</w:t>
      </w:r>
      <w:r w:rsidRPr="00901DE9">
        <w:rPr>
          <w:rFonts w:ascii="Verdana" w:hAnsi="Verdana"/>
          <w:b/>
          <w:bCs/>
        </w:rPr>
        <w:t>olledig en onvoorwaardelijk akkoord met Inkoopdocumenten</w:t>
      </w:r>
    </w:p>
    <w:p w14:paraId="762986E0" w14:textId="28F6E1EC" w:rsidR="000725A9" w:rsidRDefault="00882009" w:rsidP="00900509">
      <w:pPr>
        <w:rPr>
          <w:rFonts w:ascii="Verdana" w:hAnsi="Verdana"/>
        </w:rPr>
      </w:pPr>
      <w:r>
        <w:rPr>
          <w:rFonts w:ascii="Verdana" w:hAnsi="Verdana"/>
        </w:rPr>
        <w:t xml:space="preserve">U dient </w:t>
      </w:r>
      <w:r w:rsidR="00900509" w:rsidRPr="00900509">
        <w:rPr>
          <w:rFonts w:ascii="Verdana" w:hAnsi="Verdana"/>
        </w:rPr>
        <w:t xml:space="preserve">zich </w:t>
      </w:r>
      <w:r w:rsidR="00456933">
        <w:rPr>
          <w:rFonts w:ascii="Verdana" w:hAnsi="Verdana"/>
        </w:rPr>
        <w:t xml:space="preserve">voor het indienen van een geldige Inschrijving </w:t>
      </w:r>
      <w:r w:rsidR="00900509" w:rsidRPr="00900509">
        <w:rPr>
          <w:rFonts w:ascii="Verdana" w:hAnsi="Verdana"/>
        </w:rPr>
        <w:t>volledig en onvoorwaardelijk te conformeren aan de Inkoopdocumenten.</w:t>
      </w:r>
      <w:r w:rsidR="000725A9">
        <w:rPr>
          <w:rFonts w:ascii="Verdana" w:hAnsi="Verdana"/>
        </w:rPr>
        <w:t xml:space="preserve"> De Inkoopdocumenten zijn alle </w:t>
      </w:r>
      <w:r w:rsidR="000725A9" w:rsidRPr="000725A9">
        <w:rPr>
          <w:rFonts w:ascii="Verdana" w:hAnsi="Verdana"/>
        </w:rPr>
        <w:t>stukken die door de Aanbestedende dienst zijn opgesteld of vermeld ter omschrijving of bepaling van onderdelen van de inkoopprocedure, waaronder Nota(’s) van inlichtingen</w:t>
      </w:r>
      <w:r w:rsidR="00EB2323">
        <w:rPr>
          <w:rFonts w:ascii="Verdana" w:hAnsi="Verdana"/>
        </w:rPr>
        <w:t>.</w:t>
      </w:r>
    </w:p>
    <w:p w14:paraId="280EE6CB" w14:textId="77777777" w:rsidR="00EB2323" w:rsidRDefault="00EB2323" w:rsidP="00900509">
      <w:pPr>
        <w:rPr>
          <w:rFonts w:ascii="Verdana" w:hAnsi="Verdana"/>
        </w:rPr>
      </w:pPr>
    </w:p>
    <w:p w14:paraId="6BBB37FF" w14:textId="55C956AC" w:rsidR="00900509" w:rsidRDefault="00900509" w:rsidP="00900509">
      <w:pPr>
        <w:rPr>
          <w:rFonts w:ascii="Verdana" w:hAnsi="Verdana"/>
        </w:rPr>
      </w:pPr>
      <w:r w:rsidRPr="00900509">
        <w:rPr>
          <w:rFonts w:ascii="Verdana" w:hAnsi="Verdana"/>
        </w:rPr>
        <w:t>De volgende documenten vormen de Overeenkomst, waarbij het hoger genoemde document in het geval van tegenstrijdigheden prevaleert:</w:t>
      </w:r>
    </w:p>
    <w:p w14:paraId="4851524E" w14:textId="77777777" w:rsidR="00900509" w:rsidRPr="00900509" w:rsidRDefault="00900509" w:rsidP="00900509">
      <w:pPr>
        <w:rPr>
          <w:rFonts w:ascii="Verdana" w:hAnsi="Verdana"/>
        </w:rPr>
      </w:pPr>
    </w:p>
    <w:p w14:paraId="086032E4" w14:textId="17934C17" w:rsidR="00900509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Nota’s van inlichtingen, waarbij het recentst gestelde prevaleert;</w:t>
      </w:r>
    </w:p>
    <w:p w14:paraId="6D8D150A" w14:textId="2AD2075F" w:rsidR="00900509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concept-Overeenkomst;</w:t>
      </w:r>
    </w:p>
    <w:p w14:paraId="586D1405" w14:textId="5D162FBC" w:rsidR="00900509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Programma van Eisen;</w:t>
      </w:r>
    </w:p>
    <w:p w14:paraId="6BA5F987" w14:textId="0CB21955" w:rsidR="00900509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Begeleidend document, inclusief overige Bijlagen;</w:t>
      </w:r>
    </w:p>
    <w:p w14:paraId="59629798" w14:textId="6F7E6820" w:rsidR="00900509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Document Werkafspraken;</w:t>
      </w:r>
    </w:p>
    <w:p w14:paraId="61558F7D" w14:textId="73142C20" w:rsidR="00E42CAC" w:rsidRPr="00900509" w:rsidRDefault="00900509" w:rsidP="00900509">
      <w:pPr>
        <w:pStyle w:val="ListParagraph"/>
        <w:numPr>
          <w:ilvl w:val="0"/>
          <w:numId w:val="15"/>
        </w:numPr>
        <w:ind w:left="284" w:hanging="284"/>
        <w:contextualSpacing/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</w:pPr>
      <w:r w:rsidRPr="00900509">
        <w:rPr>
          <w:rFonts w:ascii="Verdana" w:eastAsia="Times New Roman" w:hAnsi="Verdana"/>
          <w:color w:val="000000" w:themeColor="text1"/>
          <w:spacing w:val="5"/>
          <w:sz w:val="18"/>
          <w:szCs w:val="18"/>
          <w:lang w:val="nl-NL" w:eastAsia="nl-NL"/>
        </w:rPr>
        <w:t>Inschrijving van de Bloedafnameorganisatie.</w:t>
      </w:r>
    </w:p>
    <w:p w14:paraId="713C4514" w14:textId="77777777" w:rsidR="00E42CAC" w:rsidRPr="00900509" w:rsidRDefault="00E42CAC" w:rsidP="00E42CAC">
      <w:pPr>
        <w:rPr>
          <w:rFonts w:ascii="Verdana" w:hAnsi="Verdana"/>
        </w:rPr>
      </w:pPr>
    </w:p>
    <w:p w14:paraId="44884FDA" w14:textId="77777777" w:rsidR="003C1FF2" w:rsidRDefault="003C1FF2">
      <w:pPr>
        <w:spacing w:line="240" w:lineRule="auto"/>
        <w:jc w:val="left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p w14:paraId="234FF515" w14:textId="77777777" w:rsidR="00965F38" w:rsidRDefault="00F8136E" w:rsidP="00F8136E">
      <w:pPr>
        <w:rPr>
          <w:rFonts w:ascii="Verdana" w:hAnsi="Verdana"/>
          <w:szCs w:val="18"/>
        </w:rPr>
      </w:pPr>
      <w:r w:rsidRPr="00221D34">
        <w:rPr>
          <w:rFonts w:ascii="Verdana" w:hAnsi="Verdana"/>
          <w:szCs w:val="18"/>
        </w:rPr>
        <w:lastRenderedPageBreak/>
        <w:t>Door middel van de rechtsgeldig</w:t>
      </w:r>
      <w:r w:rsidR="00965F38">
        <w:rPr>
          <w:rFonts w:ascii="Verdana" w:hAnsi="Verdana"/>
          <w:szCs w:val="18"/>
        </w:rPr>
        <w:t>e</w:t>
      </w:r>
      <w:r w:rsidRPr="00221D34">
        <w:rPr>
          <w:rFonts w:ascii="Verdana" w:hAnsi="Verdana"/>
          <w:szCs w:val="18"/>
        </w:rPr>
        <w:t xml:space="preserve"> ondertekening van deze Conformiteitsverklaring verklaart u volledig en onvoorwaardelijk akkoord te gaan met de Inkoopdocumenten, inclusief de daarin aangegeven rangorde. U dient de rechtsgeldig ondertekende Conformiteitsverklaring te overleggen bij uw Inschrijving. </w:t>
      </w:r>
    </w:p>
    <w:p w14:paraId="5A574573" w14:textId="77777777" w:rsidR="00965F38" w:rsidRDefault="00965F38" w:rsidP="00F8136E">
      <w:pPr>
        <w:rPr>
          <w:rFonts w:ascii="Verdana" w:hAnsi="Verdana"/>
          <w:szCs w:val="18"/>
        </w:rPr>
      </w:pPr>
    </w:p>
    <w:p w14:paraId="50386A26" w14:textId="4D79F275" w:rsidR="00F8136E" w:rsidRPr="00221D34" w:rsidRDefault="00965F38" w:rsidP="00F8136E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 xml:space="preserve">Indien er sprake is van een gezamenlijke bevoegdheid of van een Samenwerkingsverband, dienen meerdere handtekeningen te worden gezet. Indien meer dan drie handtekeningen moeten worden gezet, kunt u onderstaande tabellen zo vaak als nodig kopiëren. </w:t>
      </w:r>
    </w:p>
    <w:p w14:paraId="34BAC862" w14:textId="77777777" w:rsidR="0071208B" w:rsidRDefault="0071208B" w:rsidP="006905F5">
      <w:pPr>
        <w:spacing w:line="276" w:lineRule="auto"/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5523"/>
      </w:tblGrid>
      <w:tr w:rsidR="0071208B" w:rsidRPr="0071208B" w14:paraId="0C35C265" w14:textId="77777777" w:rsidTr="0071208B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2C59CDB7" w14:textId="13594CE3" w:rsidR="0071208B" w:rsidRPr="0071208B" w:rsidRDefault="0071208B" w:rsidP="0071208B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 w:rsidRPr="0071208B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Ondertekening</w:t>
            </w:r>
          </w:p>
        </w:tc>
      </w:tr>
      <w:tr w:rsidR="0071208B" w:rsidRPr="0071208B" w14:paraId="2080E084" w14:textId="77777777" w:rsidTr="0071208B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056F592A" w14:textId="77777777" w:rsidR="0071208B" w:rsidRPr="00D3406C" w:rsidRDefault="0071208B" w:rsidP="0071208B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Datum: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BBC43C7" w14:textId="77777777" w:rsidR="0071208B" w:rsidRPr="0071208B" w:rsidRDefault="0071208B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71208B" w:rsidRPr="0071208B" w14:paraId="7C721D95" w14:textId="77777777" w:rsidTr="0071208B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0B31FCC7" w14:textId="77777777" w:rsidR="0071208B" w:rsidRPr="00D3406C" w:rsidRDefault="0071208B" w:rsidP="0071208B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organisatie: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7BB0316" w14:textId="77777777" w:rsidR="0071208B" w:rsidRPr="0071208B" w:rsidRDefault="0071208B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71208B" w:rsidRPr="0071208B" w14:paraId="44320F14" w14:textId="77777777" w:rsidTr="0071208B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0E5DEFB" w14:textId="77777777" w:rsidR="0071208B" w:rsidRPr="00D3406C" w:rsidRDefault="0071208B" w:rsidP="0071208B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rechtsgeldig vertegenwoordiger: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4DA814C8" w14:textId="77777777" w:rsidR="0071208B" w:rsidRPr="0071208B" w:rsidRDefault="0071208B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71208B" w:rsidRPr="0071208B" w14:paraId="04E4E003" w14:textId="77777777" w:rsidTr="00965F38">
        <w:trPr>
          <w:trHeight w:val="102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F79449C" w14:textId="77777777" w:rsidR="0071208B" w:rsidRPr="00D3406C" w:rsidRDefault="0071208B" w:rsidP="0071208B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Handtekening: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A4A0669" w14:textId="77777777" w:rsidR="0071208B" w:rsidRPr="0071208B" w:rsidRDefault="0071208B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</w:tbl>
    <w:p w14:paraId="1FC90AC9" w14:textId="77777777" w:rsidR="002E1768" w:rsidRDefault="002E1768" w:rsidP="00E42CAC">
      <w:pPr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5523"/>
      </w:tblGrid>
      <w:tr w:rsidR="00091E2D" w:rsidRPr="0071208B" w14:paraId="50C78631" w14:textId="77777777" w:rsidTr="007568CD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36074AA6" w14:textId="77777777" w:rsidR="00091E2D" w:rsidRPr="0071208B" w:rsidRDefault="00091E2D" w:rsidP="007568CD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 w:rsidRPr="0071208B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Ondertekening</w:t>
            </w:r>
          </w:p>
        </w:tc>
      </w:tr>
      <w:tr w:rsidR="00091E2D" w:rsidRPr="0071208B" w14:paraId="42A86159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1173E603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Datum: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264BBD42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4D4AA6E1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50AB5B0A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organisatie: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58D061F4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5F791761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3F0EC64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rechtsgeldig vertegenwoordiger: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0CA98C54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0E725206" w14:textId="77777777" w:rsidTr="00965F38">
        <w:trPr>
          <w:trHeight w:val="102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382CC2A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Handtekening: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0BDF3EA1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</w:tbl>
    <w:p w14:paraId="01DA7D58" w14:textId="77777777" w:rsidR="00091E2D" w:rsidRDefault="00091E2D" w:rsidP="00E42CAC">
      <w:pPr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5523"/>
      </w:tblGrid>
      <w:tr w:rsidR="00091E2D" w:rsidRPr="0071208B" w14:paraId="11A8F53D" w14:textId="77777777" w:rsidTr="007568CD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51ADBFEE" w14:textId="77777777" w:rsidR="00091E2D" w:rsidRPr="0071208B" w:rsidRDefault="00091E2D" w:rsidP="007568CD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 w:rsidRPr="0071208B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Ondertekening</w:t>
            </w:r>
          </w:p>
        </w:tc>
      </w:tr>
      <w:tr w:rsidR="00091E2D" w:rsidRPr="0071208B" w14:paraId="49172DD2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19D4EE98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Datum: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8D1F0FF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1554CB7F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19459A32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organisatie: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E393FE4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33AE8DC7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710F8D6B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rechtsgeldig vertegenwoordiger: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CB12A3E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084817F7" w14:textId="77777777" w:rsidTr="00965F38">
        <w:trPr>
          <w:trHeight w:val="102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A81CB82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Handtekening: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0690740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</w:tbl>
    <w:p w14:paraId="6329B265" w14:textId="77777777" w:rsidR="00091E2D" w:rsidRDefault="00091E2D" w:rsidP="00E42CAC">
      <w:pPr>
        <w:rPr>
          <w:rFonts w:ascii="Verdana" w:hAnsi="Verdana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5523"/>
      </w:tblGrid>
      <w:tr w:rsidR="00091E2D" w:rsidRPr="0071208B" w14:paraId="34EBA3F2" w14:textId="77777777" w:rsidTr="007568CD">
        <w:trPr>
          <w:trHeight w:val="340"/>
          <w:jc w:val="center"/>
        </w:trPr>
        <w:tc>
          <w:tcPr>
            <w:tcW w:w="8217" w:type="dxa"/>
            <w:gridSpan w:val="2"/>
            <w:shd w:val="clear" w:color="auto" w:fill="0070C0"/>
            <w:vAlign w:val="center"/>
          </w:tcPr>
          <w:p w14:paraId="50A7155E" w14:textId="77777777" w:rsidR="00091E2D" w:rsidRPr="0071208B" w:rsidRDefault="00091E2D" w:rsidP="007568CD">
            <w:pPr>
              <w:jc w:val="left"/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</w:pPr>
            <w:r w:rsidRPr="0071208B">
              <w:rPr>
                <w:rFonts w:ascii="Verdana" w:hAnsi="Verdana" w:cs="Vrinda"/>
                <w:b/>
                <w:color w:val="FFFFFF" w:themeColor="background1"/>
                <w:sz w:val="16"/>
                <w:szCs w:val="16"/>
              </w:rPr>
              <w:t>Ondertekening</w:t>
            </w:r>
          </w:p>
        </w:tc>
      </w:tr>
      <w:tr w:rsidR="00091E2D" w:rsidRPr="0071208B" w14:paraId="06FEFBD8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4EFD4ADD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Datum: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662DD2DB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4F94A81B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7F10509A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organisatie: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2FF11A8F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245EBCB2" w14:textId="77777777" w:rsidTr="007568CD">
        <w:trPr>
          <w:trHeight w:val="34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1501EA94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Naam rechtsgeldig vertegenwoordiger: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0590F048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  <w:tr w:rsidR="00091E2D" w:rsidRPr="0071208B" w14:paraId="4F1E2885" w14:textId="77777777" w:rsidTr="00965F38">
        <w:trPr>
          <w:trHeight w:val="1020"/>
          <w:jc w:val="center"/>
        </w:trPr>
        <w:tc>
          <w:tcPr>
            <w:tcW w:w="2694" w:type="dxa"/>
            <w:shd w:val="clear" w:color="auto" w:fill="FFFFFF"/>
            <w:vAlign w:val="center"/>
          </w:tcPr>
          <w:p w14:paraId="6179B787" w14:textId="77777777" w:rsidR="00091E2D" w:rsidRPr="00D3406C" w:rsidRDefault="00091E2D" w:rsidP="007568CD">
            <w:pPr>
              <w:jc w:val="left"/>
              <w:rPr>
                <w:rFonts w:ascii="Verdana" w:hAnsi="Verdana" w:cs="Vrinda"/>
                <w:bCs/>
                <w:sz w:val="16"/>
                <w:szCs w:val="16"/>
              </w:rPr>
            </w:pPr>
            <w:r w:rsidRPr="00D3406C">
              <w:rPr>
                <w:rFonts w:ascii="Verdana" w:hAnsi="Verdana" w:cs="Vrinda"/>
                <w:bCs/>
                <w:sz w:val="16"/>
                <w:szCs w:val="16"/>
              </w:rPr>
              <w:t>Handtekening: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5829F18" w14:textId="77777777" w:rsidR="00091E2D" w:rsidRPr="0071208B" w:rsidRDefault="00091E2D" w:rsidP="007568CD">
            <w:pPr>
              <w:rPr>
                <w:rFonts w:ascii="Verdana" w:hAnsi="Verdana" w:cs="Vrinda"/>
                <w:sz w:val="16"/>
                <w:szCs w:val="16"/>
              </w:rPr>
            </w:pPr>
          </w:p>
        </w:tc>
      </w:tr>
    </w:tbl>
    <w:p w14:paraId="41F43521" w14:textId="4A2DD010" w:rsidR="00091E2D" w:rsidRDefault="00091E2D" w:rsidP="00E42CAC">
      <w:pPr>
        <w:rPr>
          <w:rFonts w:ascii="Verdana" w:hAnsi="Verdana"/>
        </w:rPr>
      </w:pPr>
    </w:p>
    <w:p w14:paraId="1EBEE381" w14:textId="77777777" w:rsidR="00965F38" w:rsidRDefault="00965F38" w:rsidP="00E42CAC">
      <w:pPr>
        <w:rPr>
          <w:rFonts w:ascii="Verdana" w:hAnsi="Verdana"/>
          <w:szCs w:val="18"/>
        </w:rPr>
      </w:pPr>
    </w:p>
    <w:p w14:paraId="5A93E441" w14:textId="42179BC0" w:rsidR="00965F38" w:rsidRDefault="00965F38" w:rsidP="00E42CAC">
      <w:pPr>
        <w:rPr>
          <w:rFonts w:ascii="Verdana" w:hAnsi="Verdana"/>
        </w:rPr>
      </w:pPr>
      <w:r>
        <w:rPr>
          <w:rFonts w:ascii="Verdana" w:hAnsi="Verdana"/>
          <w:szCs w:val="18"/>
        </w:rPr>
        <w:t xml:space="preserve">De rechtsgeldigheid van de ondertekening </w:t>
      </w:r>
      <w:r>
        <w:rPr>
          <w:rFonts w:ascii="Verdana" w:hAnsi="Verdana"/>
          <w:szCs w:val="18"/>
        </w:rPr>
        <w:t xml:space="preserve">door de natuurlijke persoon </w:t>
      </w:r>
      <w:r>
        <w:rPr>
          <w:rFonts w:ascii="Verdana" w:hAnsi="Verdana"/>
          <w:szCs w:val="18"/>
        </w:rPr>
        <w:t>dient te blijken uit de bij de Inschrijving te voegen uittreksels van de inschrijving in het handelsregister.</w:t>
      </w:r>
    </w:p>
    <w:bookmarkEnd w:id="0"/>
    <w:bookmarkEnd w:id="1"/>
    <w:sectPr w:rsidR="00965F38" w:rsidSect="00E85427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8" w:right="1418" w:bottom="426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0DDC3" w14:textId="77777777" w:rsidR="00972949" w:rsidRDefault="00972949">
      <w:r>
        <w:separator/>
      </w:r>
    </w:p>
    <w:p w14:paraId="46684F3E" w14:textId="77777777" w:rsidR="00972949" w:rsidRDefault="00972949"/>
    <w:p w14:paraId="2AB4C95A" w14:textId="77777777" w:rsidR="00972949" w:rsidRDefault="00972949" w:rsidP="001A6D9C"/>
  </w:endnote>
  <w:endnote w:type="continuationSeparator" w:id="0">
    <w:p w14:paraId="52C4F457" w14:textId="77777777" w:rsidR="00972949" w:rsidRDefault="00972949">
      <w:r>
        <w:continuationSeparator/>
      </w:r>
    </w:p>
    <w:p w14:paraId="68DE82A6" w14:textId="77777777" w:rsidR="00972949" w:rsidRDefault="00972949"/>
    <w:p w14:paraId="3B46FA5D" w14:textId="77777777" w:rsidR="00972949" w:rsidRDefault="00972949" w:rsidP="001A6D9C"/>
  </w:endnote>
  <w:endnote w:type="continuationNotice" w:id="1">
    <w:p w14:paraId="6438E3D9" w14:textId="77777777" w:rsidR="00972949" w:rsidRDefault="009729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lantin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620BF" w14:textId="77777777" w:rsidR="006632AF" w:rsidRPr="006920B3" w:rsidRDefault="006632AF">
    <w:pPr>
      <w:pStyle w:val="Footer"/>
      <w:jc w:val="right"/>
    </w:pPr>
    <w:r w:rsidRPr="006920B3">
      <w:rPr>
        <w:sz w:val="18"/>
        <w:szCs w:val="18"/>
      </w:rPr>
      <w:fldChar w:fldCharType="begin"/>
    </w:r>
    <w:r w:rsidRPr="006920B3">
      <w:rPr>
        <w:sz w:val="18"/>
        <w:szCs w:val="18"/>
      </w:rPr>
      <w:instrText xml:space="preserve"> PAGE   \* MERGEFORMAT </w:instrText>
    </w:r>
    <w:r w:rsidRPr="006920B3">
      <w:rPr>
        <w:sz w:val="18"/>
        <w:szCs w:val="18"/>
      </w:rPr>
      <w:fldChar w:fldCharType="separate"/>
    </w:r>
    <w:r>
      <w:rPr>
        <w:sz w:val="18"/>
        <w:szCs w:val="18"/>
      </w:rPr>
      <w:t>19</w:t>
    </w:r>
    <w:r w:rsidRPr="006920B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73947" w14:textId="77777777" w:rsidR="00972949" w:rsidRDefault="00972949" w:rsidP="001A6D9C">
      <w:r>
        <w:separator/>
      </w:r>
    </w:p>
  </w:footnote>
  <w:footnote w:type="continuationSeparator" w:id="0">
    <w:p w14:paraId="31583A22" w14:textId="77777777" w:rsidR="00972949" w:rsidRDefault="00972949">
      <w:r>
        <w:continuationSeparator/>
      </w:r>
    </w:p>
    <w:p w14:paraId="20BB0B16" w14:textId="77777777" w:rsidR="00972949" w:rsidRDefault="00972949"/>
    <w:p w14:paraId="42A51193" w14:textId="77777777" w:rsidR="00972949" w:rsidRDefault="00972949" w:rsidP="001A6D9C"/>
  </w:footnote>
  <w:footnote w:type="continuationNotice" w:id="1">
    <w:p w14:paraId="04EA6B37" w14:textId="77777777" w:rsidR="00972949" w:rsidRDefault="009729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AA938" w14:textId="1B1F2711" w:rsidR="006632AF" w:rsidRPr="000460C0" w:rsidRDefault="006632AF" w:rsidP="000460C0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18A89" w14:textId="152A79F1" w:rsidR="006632AF" w:rsidRDefault="008A3B03" w:rsidP="002C00D5">
    <w:pPr>
      <w:pStyle w:val="Header"/>
      <w:pBdr>
        <w:bottom w:val="single" w:sz="4" w:space="0" w:color="auto"/>
      </w:pBdr>
      <w:tabs>
        <w:tab w:val="clear" w:pos="4536"/>
        <w:tab w:val="clear" w:pos="9072"/>
      </w:tabs>
      <w:spacing w:line="276" w:lineRule="auto"/>
      <w:rPr>
        <w:rFonts w:ascii="Verdana" w:hAnsi="Verdana"/>
        <w:szCs w:val="16"/>
      </w:rPr>
    </w:pPr>
    <w:r>
      <w:rPr>
        <w:rFonts w:ascii="Verdana" w:hAnsi="Verdana"/>
        <w:szCs w:val="16"/>
      </w:rPr>
      <w:t>Conformiteit</w:t>
    </w:r>
    <w:r w:rsidR="00414E71">
      <w:rPr>
        <w:rFonts w:ascii="Verdana" w:hAnsi="Verdana"/>
        <w:szCs w:val="16"/>
      </w:rPr>
      <w:t>s</w:t>
    </w:r>
    <w:r>
      <w:rPr>
        <w:rFonts w:ascii="Verdana" w:hAnsi="Verdana"/>
        <w:szCs w:val="16"/>
      </w:rPr>
      <w:t>verklaring</w:t>
    </w:r>
  </w:p>
  <w:p w14:paraId="0043B5E0" w14:textId="1F87AFEF" w:rsidR="006632AF" w:rsidRPr="00C71810" w:rsidRDefault="006632AF" w:rsidP="002C00D5">
    <w:pPr>
      <w:pStyle w:val="Header"/>
      <w:pBdr>
        <w:bottom w:val="single" w:sz="4" w:space="0" w:color="auto"/>
      </w:pBdr>
      <w:tabs>
        <w:tab w:val="clear" w:pos="4536"/>
        <w:tab w:val="clear" w:pos="9072"/>
      </w:tabs>
      <w:spacing w:line="276" w:lineRule="auto"/>
      <w:rPr>
        <w:rFonts w:ascii="Verdana" w:hAnsi="Verdana"/>
        <w:szCs w:val="16"/>
      </w:rPr>
    </w:pPr>
    <w:r w:rsidRPr="00251F02">
      <w:rPr>
        <w:rFonts w:ascii="Verdana" w:hAnsi="Verdana"/>
        <w:szCs w:val="16"/>
      </w:rPr>
      <w:t>Bloeda</w:t>
    </w:r>
    <w:r>
      <w:rPr>
        <w:rFonts w:ascii="Verdana" w:hAnsi="Verdana"/>
        <w:szCs w:val="16"/>
      </w:rPr>
      <w:t xml:space="preserve">fnamediensten </w:t>
    </w:r>
    <w:r w:rsidRPr="00251F02">
      <w:rPr>
        <w:rFonts w:ascii="Verdana" w:hAnsi="Verdana"/>
        <w:szCs w:val="16"/>
      </w:rPr>
      <w:t xml:space="preserve">ten behoeve van de Niet-Invasieve Prenatale Test (NIPT) </w:t>
    </w:r>
  </w:p>
  <w:p w14:paraId="40A50E8B" w14:textId="77777777" w:rsidR="006632AF" w:rsidRPr="000460C0" w:rsidRDefault="006632AF" w:rsidP="009C0EAE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7EB9E" w14:textId="6E0D9BCE" w:rsidR="006632AF" w:rsidRDefault="00663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stBullet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A27A06"/>
    <w:multiLevelType w:val="hybridMultilevel"/>
    <w:tmpl w:val="2C5C0B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57C6A5F"/>
    <w:multiLevelType w:val="hybridMultilevel"/>
    <w:tmpl w:val="3C6662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780D"/>
    <w:multiLevelType w:val="hybridMultilevel"/>
    <w:tmpl w:val="FBCEC4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911C81"/>
    <w:multiLevelType w:val="multilevel"/>
    <w:tmpl w:val="20F8430A"/>
    <w:lvl w:ilvl="0">
      <w:start w:val="1"/>
      <w:numFmt w:val="decimal"/>
      <w:lvlText w:val="Hoofdstuk %1"/>
      <w:lvlJc w:val="left"/>
      <w:pPr>
        <w:ind w:left="3403" w:hanging="851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upperLetter"/>
      <w:lvlText w:val="%2."/>
      <w:lvlJc w:val="left"/>
      <w:pPr>
        <w:ind w:left="851" w:hanging="851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Verdana" w:hAnsi="Verdana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33935F3E"/>
    <w:multiLevelType w:val="hybridMultilevel"/>
    <w:tmpl w:val="215C1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45917"/>
    <w:multiLevelType w:val="hybridMultilevel"/>
    <w:tmpl w:val="D16476D0"/>
    <w:lvl w:ilvl="0" w:tplc="8D72B2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53A93A6C"/>
    <w:multiLevelType w:val="multilevel"/>
    <w:tmpl w:val="C03A2212"/>
    <w:styleLink w:val="Stijl2"/>
    <w:lvl w:ilvl="0">
      <w:start w:val="1"/>
      <w:numFmt w:val="bullet"/>
      <w:lvlText w:val="-"/>
      <w:lvlJc w:val="left"/>
      <w:pPr>
        <w:ind w:left="425" w:hanging="425"/>
      </w:pPr>
      <w:rPr>
        <w:rFonts w:ascii="Sylfaen" w:hAnsi="Sylfaen" w:hint="default"/>
      </w:rPr>
    </w:lvl>
    <w:lvl w:ilvl="1">
      <w:start w:val="1"/>
      <w:numFmt w:val="bullet"/>
      <w:lvlText w:val=""/>
      <w:lvlJc w:val="left"/>
      <w:pPr>
        <w:ind w:left="850" w:hanging="425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75" w:hanging="425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ind w:left="1700" w:hanging="425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6" w15:restartNumberingAfterBreak="0">
    <w:nsid w:val="5FC42BB5"/>
    <w:multiLevelType w:val="hybridMultilevel"/>
    <w:tmpl w:val="F6827A40"/>
    <w:lvl w:ilvl="0" w:tplc="681A4C0A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44DDF"/>
    <w:multiLevelType w:val="hybridMultilevel"/>
    <w:tmpl w:val="747083AA"/>
    <w:lvl w:ilvl="0" w:tplc="A6802C4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9" w15:restartNumberingAfterBreak="0">
    <w:nsid w:val="6EA209E9"/>
    <w:multiLevelType w:val="hybridMultilevel"/>
    <w:tmpl w:val="B324DBD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4"/>
  </w:num>
  <w:num w:numId="4">
    <w:abstractNumId w:val="14"/>
  </w:num>
  <w:num w:numId="5">
    <w:abstractNumId w:val="6"/>
  </w:num>
  <w:num w:numId="6">
    <w:abstractNumId w:val="11"/>
  </w:num>
  <w:num w:numId="7">
    <w:abstractNumId w:val="18"/>
  </w:num>
  <w:num w:numId="8">
    <w:abstractNumId w:val="1"/>
  </w:num>
  <w:num w:numId="9">
    <w:abstractNumId w:val="0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13"/>
  </w:num>
  <w:num w:numId="16">
    <w:abstractNumId w:val="19"/>
  </w:num>
  <w:num w:numId="17">
    <w:abstractNumId w:val="12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BE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453"/>
    <w:rsid w:val="00001BAB"/>
    <w:rsid w:val="000021B6"/>
    <w:rsid w:val="00003AD4"/>
    <w:rsid w:val="00004256"/>
    <w:rsid w:val="000043A7"/>
    <w:rsid w:val="00005500"/>
    <w:rsid w:val="00005502"/>
    <w:rsid w:val="00006B43"/>
    <w:rsid w:val="00007A07"/>
    <w:rsid w:val="00007AB4"/>
    <w:rsid w:val="00007B4E"/>
    <w:rsid w:val="00007EFC"/>
    <w:rsid w:val="00010AF9"/>
    <w:rsid w:val="00010E90"/>
    <w:rsid w:val="00010EAF"/>
    <w:rsid w:val="000126CE"/>
    <w:rsid w:val="0001303A"/>
    <w:rsid w:val="00013AB1"/>
    <w:rsid w:val="0001444F"/>
    <w:rsid w:val="000150D5"/>
    <w:rsid w:val="00015348"/>
    <w:rsid w:val="00015E2D"/>
    <w:rsid w:val="0001638A"/>
    <w:rsid w:val="00016AD3"/>
    <w:rsid w:val="00016FCB"/>
    <w:rsid w:val="0001737A"/>
    <w:rsid w:val="00020418"/>
    <w:rsid w:val="000204AE"/>
    <w:rsid w:val="00021453"/>
    <w:rsid w:val="00021B62"/>
    <w:rsid w:val="00021EEF"/>
    <w:rsid w:val="00022D1A"/>
    <w:rsid w:val="00022D46"/>
    <w:rsid w:val="000253F9"/>
    <w:rsid w:val="00025496"/>
    <w:rsid w:val="0002569C"/>
    <w:rsid w:val="0002597A"/>
    <w:rsid w:val="0002607B"/>
    <w:rsid w:val="00026825"/>
    <w:rsid w:val="000268ED"/>
    <w:rsid w:val="00026D86"/>
    <w:rsid w:val="00030402"/>
    <w:rsid w:val="000305B5"/>
    <w:rsid w:val="000306E2"/>
    <w:rsid w:val="00030A47"/>
    <w:rsid w:val="00030E41"/>
    <w:rsid w:val="00031FD7"/>
    <w:rsid w:val="000336FF"/>
    <w:rsid w:val="000345E5"/>
    <w:rsid w:val="00035296"/>
    <w:rsid w:val="000355BE"/>
    <w:rsid w:val="00036699"/>
    <w:rsid w:val="00036D6C"/>
    <w:rsid w:val="00036DDC"/>
    <w:rsid w:val="00036E80"/>
    <w:rsid w:val="00037052"/>
    <w:rsid w:val="00037449"/>
    <w:rsid w:val="00037738"/>
    <w:rsid w:val="00040526"/>
    <w:rsid w:val="00040ABC"/>
    <w:rsid w:val="000428F6"/>
    <w:rsid w:val="000428FA"/>
    <w:rsid w:val="00042FE2"/>
    <w:rsid w:val="000431EB"/>
    <w:rsid w:val="00044696"/>
    <w:rsid w:val="00044931"/>
    <w:rsid w:val="0004496C"/>
    <w:rsid w:val="00044A1C"/>
    <w:rsid w:val="000460C0"/>
    <w:rsid w:val="00047885"/>
    <w:rsid w:val="00047F73"/>
    <w:rsid w:val="000500B6"/>
    <w:rsid w:val="000502D3"/>
    <w:rsid w:val="0005057C"/>
    <w:rsid w:val="00050861"/>
    <w:rsid w:val="0005164B"/>
    <w:rsid w:val="000517E7"/>
    <w:rsid w:val="000519C2"/>
    <w:rsid w:val="00051E8C"/>
    <w:rsid w:val="00052505"/>
    <w:rsid w:val="00052975"/>
    <w:rsid w:val="00052EE8"/>
    <w:rsid w:val="00053D00"/>
    <w:rsid w:val="00053D46"/>
    <w:rsid w:val="00054C58"/>
    <w:rsid w:val="0005550E"/>
    <w:rsid w:val="00055708"/>
    <w:rsid w:val="00057421"/>
    <w:rsid w:val="00057CEB"/>
    <w:rsid w:val="00057CF8"/>
    <w:rsid w:val="00061A49"/>
    <w:rsid w:val="0006212D"/>
    <w:rsid w:val="00062651"/>
    <w:rsid w:val="00062FB1"/>
    <w:rsid w:val="00063C8E"/>
    <w:rsid w:val="00063DE1"/>
    <w:rsid w:val="000660A5"/>
    <w:rsid w:val="00070296"/>
    <w:rsid w:val="000702BD"/>
    <w:rsid w:val="00071ADA"/>
    <w:rsid w:val="00071E08"/>
    <w:rsid w:val="0007236B"/>
    <w:rsid w:val="000725A9"/>
    <w:rsid w:val="00073D56"/>
    <w:rsid w:val="00073FB9"/>
    <w:rsid w:val="000743C9"/>
    <w:rsid w:val="00074941"/>
    <w:rsid w:val="00074D35"/>
    <w:rsid w:val="00074DF8"/>
    <w:rsid w:val="00074E37"/>
    <w:rsid w:val="0007585D"/>
    <w:rsid w:val="000758D2"/>
    <w:rsid w:val="00076033"/>
    <w:rsid w:val="000763E5"/>
    <w:rsid w:val="00076C9F"/>
    <w:rsid w:val="00077161"/>
    <w:rsid w:val="000775E9"/>
    <w:rsid w:val="000776B7"/>
    <w:rsid w:val="000776D2"/>
    <w:rsid w:val="00077868"/>
    <w:rsid w:val="00077F50"/>
    <w:rsid w:val="00080222"/>
    <w:rsid w:val="0008052F"/>
    <w:rsid w:val="00080CBF"/>
    <w:rsid w:val="00080D8D"/>
    <w:rsid w:val="00082268"/>
    <w:rsid w:val="00082EE1"/>
    <w:rsid w:val="00082F8D"/>
    <w:rsid w:val="00083911"/>
    <w:rsid w:val="00083C51"/>
    <w:rsid w:val="000861C7"/>
    <w:rsid w:val="000870B8"/>
    <w:rsid w:val="00087E66"/>
    <w:rsid w:val="000900D5"/>
    <w:rsid w:val="00090D05"/>
    <w:rsid w:val="00090E6D"/>
    <w:rsid w:val="00091E2D"/>
    <w:rsid w:val="00092795"/>
    <w:rsid w:val="00092B72"/>
    <w:rsid w:val="00092EB0"/>
    <w:rsid w:val="00093B0B"/>
    <w:rsid w:val="00094E11"/>
    <w:rsid w:val="0009545F"/>
    <w:rsid w:val="00095AA1"/>
    <w:rsid w:val="00095C59"/>
    <w:rsid w:val="00096392"/>
    <w:rsid w:val="000A0349"/>
    <w:rsid w:val="000A094C"/>
    <w:rsid w:val="000A1026"/>
    <w:rsid w:val="000A27B4"/>
    <w:rsid w:val="000A27D0"/>
    <w:rsid w:val="000A2871"/>
    <w:rsid w:val="000A425E"/>
    <w:rsid w:val="000A47E3"/>
    <w:rsid w:val="000A60F1"/>
    <w:rsid w:val="000B0067"/>
    <w:rsid w:val="000B0118"/>
    <w:rsid w:val="000B01DF"/>
    <w:rsid w:val="000B2183"/>
    <w:rsid w:val="000B2FAD"/>
    <w:rsid w:val="000B3267"/>
    <w:rsid w:val="000B3554"/>
    <w:rsid w:val="000B4096"/>
    <w:rsid w:val="000B40E8"/>
    <w:rsid w:val="000B4604"/>
    <w:rsid w:val="000B4C27"/>
    <w:rsid w:val="000B5907"/>
    <w:rsid w:val="000B5C8C"/>
    <w:rsid w:val="000B5F6B"/>
    <w:rsid w:val="000B6478"/>
    <w:rsid w:val="000B6584"/>
    <w:rsid w:val="000B6F19"/>
    <w:rsid w:val="000B794E"/>
    <w:rsid w:val="000B7D2F"/>
    <w:rsid w:val="000C013F"/>
    <w:rsid w:val="000C1BE7"/>
    <w:rsid w:val="000C1E5C"/>
    <w:rsid w:val="000C2D2F"/>
    <w:rsid w:val="000C2E31"/>
    <w:rsid w:val="000C37A9"/>
    <w:rsid w:val="000C40B9"/>
    <w:rsid w:val="000C518B"/>
    <w:rsid w:val="000C5306"/>
    <w:rsid w:val="000C588F"/>
    <w:rsid w:val="000C5F7A"/>
    <w:rsid w:val="000C64EE"/>
    <w:rsid w:val="000C7008"/>
    <w:rsid w:val="000C70F9"/>
    <w:rsid w:val="000C7128"/>
    <w:rsid w:val="000C75A0"/>
    <w:rsid w:val="000C7F5B"/>
    <w:rsid w:val="000C7FE1"/>
    <w:rsid w:val="000D11A1"/>
    <w:rsid w:val="000D43EF"/>
    <w:rsid w:val="000D45F0"/>
    <w:rsid w:val="000D5315"/>
    <w:rsid w:val="000D5C13"/>
    <w:rsid w:val="000E0EA5"/>
    <w:rsid w:val="000E101E"/>
    <w:rsid w:val="000E21B7"/>
    <w:rsid w:val="000E3090"/>
    <w:rsid w:val="000E5B19"/>
    <w:rsid w:val="000E5B99"/>
    <w:rsid w:val="000E5EC9"/>
    <w:rsid w:val="000E6827"/>
    <w:rsid w:val="000E7088"/>
    <w:rsid w:val="000E7AB6"/>
    <w:rsid w:val="000F03F6"/>
    <w:rsid w:val="000F062D"/>
    <w:rsid w:val="000F0680"/>
    <w:rsid w:val="000F09BE"/>
    <w:rsid w:val="000F11F6"/>
    <w:rsid w:val="000F12FA"/>
    <w:rsid w:val="000F38B6"/>
    <w:rsid w:val="000F4B0B"/>
    <w:rsid w:val="000F535E"/>
    <w:rsid w:val="000F5372"/>
    <w:rsid w:val="000F59E4"/>
    <w:rsid w:val="000F7A0A"/>
    <w:rsid w:val="00100314"/>
    <w:rsid w:val="00100E86"/>
    <w:rsid w:val="00101746"/>
    <w:rsid w:val="001026AC"/>
    <w:rsid w:val="00102E0C"/>
    <w:rsid w:val="0010328B"/>
    <w:rsid w:val="0010390C"/>
    <w:rsid w:val="00103C9D"/>
    <w:rsid w:val="00103E6F"/>
    <w:rsid w:val="0010405B"/>
    <w:rsid w:val="001048FD"/>
    <w:rsid w:val="0010574D"/>
    <w:rsid w:val="00105DA3"/>
    <w:rsid w:val="00105EF5"/>
    <w:rsid w:val="001063BB"/>
    <w:rsid w:val="00106646"/>
    <w:rsid w:val="0010767C"/>
    <w:rsid w:val="00110866"/>
    <w:rsid w:val="00110D5C"/>
    <w:rsid w:val="00111489"/>
    <w:rsid w:val="0011191D"/>
    <w:rsid w:val="0011229C"/>
    <w:rsid w:val="0011297E"/>
    <w:rsid w:val="00112B14"/>
    <w:rsid w:val="00112CEC"/>
    <w:rsid w:val="00112E57"/>
    <w:rsid w:val="00113DC0"/>
    <w:rsid w:val="00113DE9"/>
    <w:rsid w:val="00115145"/>
    <w:rsid w:val="001169DC"/>
    <w:rsid w:val="0011707E"/>
    <w:rsid w:val="0011710E"/>
    <w:rsid w:val="00117549"/>
    <w:rsid w:val="00120C29"/>
    <w:rsid w:val="001213DA"/>
    <w:rsid w:val="001220C5"/>
    <w:rsid w:val="0012272D"/>
    <w:rsid w:val="0012293E"/>
    <w:rsid w:val="00122DC5"/>
    <w:rsid w:val="00123F4C"/>
    <w:rsid w:val="00124266"/>
    <w:rsid w:val="00125743"/>
    <w:rsid w:val="00126594"/>
    <w:rsid w:val="0012699C"/>
    <w:rsid w:val="00126A7B"/>
    <w:rsid w:val="00127386"/>
    <w:rsid w:val="00127F90"/>
    <w:rsid w:val="00130802"/>
    <w:rsid w:val="00132096"/>
    <w:rsid w:val="001329ED"/>
    <w:rsid w:val="00133107"/>
    <w:rsid w:val="00133DEA"/>
    <w:rsid w:val="0013468A"/>
    <w:rsid w:val="00134852"/>
    <w:rsid w:val="00136105"/>
    <w:rsid w:val="001366F2"/>
    <w:rsid w:val="0013690D"/>
    <w:rsid w:val="00140564"/>
    <w:rsid w:val="00140729"/>
    <w:rsid w:val="00140DC7"/>
    <w:rsid w:val="00141323"/>
    <w:rsid w:val="00141890"/>
    <w:rsid w:val="00141D99"/>
    <w:rsid w:val="00142431"/>
    <w:rsid w:val="0014267B"/>
    <w:rsid w:val="001428C6"/>
    <w:rsid w:val="001428E6"/>
    <w:rsid w:val="00142F66"/>
    <w:rsid w:val="00143AE3"/>
    <w:rsid w:val="00144228"/>
    <w:rsid w:val="00144821"/>
    <w:rsid w:val="00145D5C"/>
    <w:rsid w:val="00145F6C"/>
    <w:rsid w:val="00146435"/>
    <w:rsid w:val="0014665F"/>
    <w:rsid w:val="00147061"/>
    <w:rsid w:val="0014708E"/>
    <w:rsid w:val="00147520"/>
    <w:rsid w:val="00147CCD"/>
    <w:rsid w:val="00147DFE"/>
    <w:rsid w:val="00150335"/>
    <w:rsid w:val="00150551"/>
    <w:rsid w:val="00151218"/>
    <w:rsid w:val="001513AD"/>
    <w:rsid w:val="00151899"/>
    <w:rsid w:val="0015278B"/>
    <w:rsid w:val="0015289F"/>
    <w:rsid w:val="00152E67"/>
    <w:rsid w:val="00154901"/>
    <w:rsid w:val="00154DA2"/>
    <w:rsid w:val="00155390"/>
    <w:rsid w:val="00157581"/>
    <w:rsid w:val="0016089D"/>
    <w:rsid w:val="00160991"/>
    <w:rsid w:val="00160A57"/>
    <w:rsid w:val="00160D5D"/>
    <w:rsid w:val="001627EF"/>
    <w:rsid w:val="00162AB5"/>
    <w:rsid w:val="0016354C"/>
    <w:rsid w:val="00163BEF"/>
    <w:rsid w:val="00163EB4"/>
    <w:rsid w:val="00164AAC"/>
    <w:rsid w:val="00164DF1"/>
    <w:rsid w:val="001657BD"/>
    <w:rsid w:val="0016609A"/>
    <w:rsid w:val="00167CD7"/>
    <w:rsid w:val="001716CE"/>
    <w:rsid w:val="0017186F"/>
    <w:rsid w:val="00172180"/>
    <w:rsid w:val="001729BC"/>
    <w:rsid w:val="0017377B"/>
    <w:rsid w:val="001740B3"/>
    <w:rsid w:val="001742F7"/>
    <w:rsid w:val="001747A1"/>
    <w:rsid w:val="00175F68"/>
    <w:rsid w:val="001776DB"/>
    <w:rsid w:val="0018019F"/>
    <w:rsid w:val="001804D4"/>
    <w:rsid w:val="00181029"/>
    <w:rsid w:val="001811B8"/>
    <w:rsid w:val="0018122F"/>
    <w:rsid w:val="00181302"/>
    <w:rsid w:val="0018197C"/>
    <w:rsid w:val="001822D5"/>
    <w:rsid w:val="00182328"/>
    <w:rsid w:val="00182828"/>
    <w:rsid w:val="00182D2E"/>
    <w:rsid w:val="00182DA1"/>
    <w:rsid w:val="00183555"/>
    <w:rsid w:val="00184862"/>
    <w:rsid w:val="00184A0A"/>
    <w:rsid w:val="00184D03"/>
    <w:rsid w:val="00184FB3"/>
    <w:rsid w:val="001850DA"/>
    <w:rsid w:val="001861DE"/>
    <w:rsid w:val="00186CCE"/>
    <w:rsid w:val="001871BF"/>
    <w:rsid w:val="001871DD"/>
    <w:rsid w:val="001901BF"/>
    <w:rsid w:val="0019030C"/>
    <w:rsid w:val="001909A0"/>
    <w:rsid w:val="00191092"/>
    <w:rsid w:val="001911A5"/>
    <w:rsid w:val="0019261A"/>
    <w:rsid w:val="00192B65"/>
    <w:rsid w:val="00192BE7"/>
    <w:rsid w:val="001940F4"/>
    <w:rsid w:val="001949CE"/>
    <w:rsid w:val="00194CDF"/>
    <w:rsid w:val="00195EF3"/>
    <w:rsid w:val="001962CB"/>
    <w:rsid w:val="001969B2"/>
    <w:rsid w:val="001970E8"/>
    <w:rsid w:val="001A0B0A"/>
    <w:rsid w:val="001A1621"/>
    <w:rsid w:val="001A17B8"/>
    <w:rsid w:val="001A1D01"/>
    <w:rsid w:val="001A1F1F"/>
    <w:rsid w:val="001A3201"/>
    <w:rsid w:val="001A4878"/>
    <w:rsid w:val="001A4EB4"/>
    <w:rsid w:val="001A4F96"/>
    <w:rsid w:val="001A554B"/>
    <w:rsid w:val="001A5652"/>
    <w:rsid w:val="001A5AAB"/>
    <w:rsid w:val="001A5D17"/>
    <w:rsid w:val="001A6220"/>
    <w:rsid w:val="001A6D9C"/>
    <w:rsid w:val="001A7293"/>
    <w:rsid w:val="001A7BAB"/>
    <w:rsid w:val="001B0267"/>
    <w:rsid w:val="001B2BAB"/>
    <w:rsid w:val="001B2F0E"/>
    <w:rsid w:val="001B30E2"/>
    <w:rsid w:val="001B328D"/>
    <w:rsid w:val="001B3A08"/>
    <w:rsid w:val="001B3AAD"/>
    <w:rsid w:val="001B48C1"/>
    <w:rsid w:val="001B4CF3"/>
    <w:rsid w:val="001B4F48"/>
    <w:rsid w:val="001B545E"/>
    <w:rsid w:val="001B57DD"/>
    <w:rsid w:val="001B5DB9"/>
    <w:rsid w:val="001B610D"/>
    <w:rsid w:val="001B61A9"/>
    <w:rsid w:val="001B648B"/>
    <w:rsid w:val="001B66BB"/>
    <w:rsid w:val="001B6BB2"/>
    <w:rsid w:val="001B6DF8"/>
    <w:rsid w:val="001B7583"/>
    <w:rsid w:val="001B7797"/>
    <w:rsid w:val="001C0DED"/>
    <w:rsid w:val="001C169C"/>
    <w:rsid w:val="001C2FCE"/>
    <w:rsid w:val="001C36CE"/>
    <w:rsid w:val="001C389C"/>
    <w:rsid w:val="001C49F9"/>
    <w:rsid w:val="001C6F82"/>
    <w:rsid w:val="001C701A"/>
    <w:rsid w:val="001C73A2"/>
    <w:rsid w:val="001C7887"/>
    <w:rsid w:val="001D036B"/>
    <w:rsid w:val="001D09E7"/>
    <w:rsid w:val="001D11B3"/>
    <w:rsid w:val="001D1310"/>
    <w:rsid w:val="001D14D9"/>
    <w:rsid w:val="001D162E"/>
    <w:rsid w:val="001D183B"/>
    <w:rsid w:val="001D2AD6"/>
    <w:rsid w:val="001D2B98"/>
    <w:rsid w:val="001D4BE5"/>
    <w:rsid w:val="001D5BB1"/>
    <w:rsid w:val="001D63D0"/>
    <w:rsid w:val="001D66A6"/>
    <w:rsid w:val="001D6FF5"/>
    <w:rsid w:val="001D7890"/>
    <w:rsid w:val="001D7F8B"/>
    <w:rsid w:val="001E016E"/>
    <w:rsid w:val="001E129A"/>
    <w:rsid w:val="001E2098"/>
    <w:rsid w:val="001E30E9"/>
    <w:rsid w:val="001E5A09"/>
    <w:rsid w:val="001E7993"/>
    <w:rsid w:val="001E7D1E"/>
    <w:rsid w:val="001F0EE9"/>
    <w:rsid w:val="001F1D4B"/>
    <w:rsid w:val="001F2005"/>
    <w:rsid w:val="001F2F15"/>
    <w:rsid w:val="001F3099"/>
    <w:rsid w:val="001F335C"/>
    <w:rsid w:val="001F3407"/>
    <w:rsid w:val="001F3B42"/>
    <w:rsid w:val="001F3B64"/>
    <w:rsid w:val="001F3F43"/>
    <w:rsid w:val="001F46B9"/>
    <w:rsid w:val="001F5CC5"/>
    <w:rsid w:val="001F706F"/>
    <w:rsid w:val="001F70B1"/>
    <w:rsid w:val="001F79DA"/>
    <w:rsid w:val="001F7DAD"/>
    <w:rsid w:val="0020088F"/>
    <w:rsid w:val="0020154C"/>
    <w:rsid w:val="00201741"/>
    <w:rsid w:val="002018EA"/>
    <w:rsid w:val="00201FB8"/>
    <w:rsid w:val="0020203D"/>
    <w:rsid w:val="00202132"/>
    <w:rsid w:val="00203364"/>
    <w:rsid w:val="002037E2"/>
    <w:rsid w:val="00203A86"/>
    <w:rsid w:val="00204779"/>
    <w:rsid w:val="002047B5"/>
    <w:rsid w:val="00204FDD"/>
    <w:rsid w:val="002062A6"/>
    <w:rsid w:val="0020793C"/>
    <w:rsid w:val="002107A3"/>
    <w:rsid w:val="002111A8"/>
    <w:rsid w:val="00211901"/>
    <w:rsid w:val="0021233F"/>
    <w:rsid w:val="00212ACE"/>
    <w:rsid w:val="00212DF2"/>
    <w:rsid w:val="00213240"/>
    <w:rsid w:val="00213C98"/>
    <w:rsid w:val="00214171"/>
    <w:rsid w:val="00214AA6"/>
    <w:rsid w:val="00214B1F"/>
    <w:rsid w:val="002162A8"/>
    <w:rsid w:val="00217B7E"/>
    <w:rsid w:val="00220F89"/>
    <w:rsid w:val="002217EA"/>
    <w:rsid w:val="00221C46"/>
    <w:rsid w:val="00221D34"/>
    <w:rsid w:val="00222B70"/>
    <w:rsid w:val="00223559"/>
    <w:rsid w:val="00223BBB"/>
    <w:rsid w:val="00223DE2"/>
    <w:rsid w:val="0022409F"/>
    <w:rsid w:val="00224621"/>
    <w:rsid w:val="002246BB"/>
    <w:rsid w:val="00224B4A"/>
    <w:rsid w:val="0022509A"/>
    <w:rsid w:val="002269CD"/>
    <w:rsid w:val="00226EBB"/>
    <w:rsid w:val="00226EE2"/>
    <w:rsid w:val="00227CC6"/>
    <w:rsid w:val="00230EE8"/>
    <w:rsid w:val="0023194A"/>
    <w:rsid w:val="00231AAA"/>
    <w:rsid w:val="00231C10"/>
    <w:rsid w:val="00231F0C"/>
    <w:rsid w:val="00234498"/>
    <w:rsid w:val="00234970"/>
    <w:rsid w:val="00234D6F"/>
    <w:rsid w:val="0023518D"/>
    <w:rsid w:val="00235AF5"/>
    <w:rsid w:val="00236BB9"/>
    <w:rsid w:val="00236BD7"/>
    <w:rsid w:val="0023725C"/>
    <w:rsid w:val="002375C2"/>
    <w:rsid w:val="0023782D"/>
    <w:rsid w:val="00237EB8"/>
    <w:rsid w:val="0024073C"/>
    <w:rsid w:val="002427DD"/>
    <w:rsid w:val="00243204"/>
    <w:rsid w:val="00243A2E"/>
    <w:rsid w:val="00243EEA"/>
    <w:rsid w:val="0024406D"/>
    <w:rsid w:val="002443F5"/>
    <w:rsid w:val="002457AF"/>
    <w:rsid w:val="00246DDB"/>
    <w:rsid w:val="002471FA"/>
    <w:rsid w:val="002501CA"/>
    <w:rsid w:val="002507EE"/>
    <w:rsid w:val="00250C89"/>
    <w:rsid w:val="00251456"/>
    <w:rsid w:val="0025193D"/>
    <w:rsid w:val="00251BE4"/>
    <w:rsid w:val="00251F02"/>
    <w:rsid w:val="00252E2A"/>
    <w:rsid w:val="002554A1"/>
    <w:rsid w:val="00255692"/>
    <w:rsid w:val="0025586F"/>
    <w:rsid w:val="00255AB3"/>
    <w:rsid w:val="00255B1B"/>
    <w:rsid w:val="002561C7"/>
    <w:rsid w:val="002568FE"/>
    <w:rsid w:val="00256956"/>
    <w:rsid w:val="00256A42"/>
    <w:rsid w:val="002575B5"/>
    <w:rsid w:val="002579EC"/>
    <w:rsid w:val="00257A6C"/>
    <w:rsid w:val="00260DB1"/>
    <w:rsid w:val="00260F84"/>
    <w:rsid w:val="00261136"/>
    <w:rsid w:val="002614A0"/>
    <w:rsid w:val="00261B8D"/>
    <w:rsid w:val="0026244C"/>
    <w:rsid w:val="00262AEA"/>
    <w:rsid w:val="0026327C"/>
    <w:rsid w:val="0026351F"/>
    <w:rsid w:val="0026374C"/>
    <w:rsid w:val="002637C2"/>
    <w:rsid w:val="00263ACA"/>
    <w:rsid w:val="002643E6"/>
    <w:rsid w:val="0026440C"/>
    <w:rsid w:val="00264A20"/>
    <w:rsid w:val="00264FEF"/>
    <w:rsid w:val="00265CC1"/>
    <w:rsid w:val="002663B1"/>
    <w:rsid w:val="00266D9C"/>
    <w:rsid w:val="002676D8"/>
    <w:rsid w:val="00267A6C"/>
    <w:rsid w:val="00267FC6"/>
    <w:rsid w:val="002706C3"/>
    <w:rsid w:val="00270CD6"/>
    <w:rsid w:val="002714B4"/>
    <w:rsid w:val="00272B41"/>
    <w:rsid w:val="00273432"/>
    <w:rsid w:val="0027363A"/>
    <w:rsid w:val="00273F26"/>
    <w:rsid w:val="00274954"/>
    <w:rsid w:val="00274E83"/>
    <w:rsid w:val="002751B5"/>
    <w:rsid w:val="0027668F"/>
    <w:rsid w:val="00276B6A"/>
    <w:rsid w:val="00276F73"/>
    <w:rsid w:val="00277221"/>
    <w:rsid w:val="00277DCF"/>
    <w:rsid w:val="00280135"/>
    <w:rsid w:val="0028016B"/>
    <w:rsid w:val="00280BA7"/>
    <w:rsid w:val="002824F0"/>
    <w:rsid w:val="00282BC0"/>
    <w:rsid w:val="00282CD5"/>
    <w:rsid w:val="00283625"/>
    <w:rsid w:val="0028417C"/>
    <w:rsid w:val="00285F41"/>
    <w:rsid w:val="00286738"/>
    <w:rsid w:val="00286903"/>
    <w:rsid w:val="0028691A"/>
    <w:rsid w:val="00286FAF"/>
    <w:rsid w:val="0029004C"/>
    <w:rsid w:val="002916D2"/>
    <w:rsid w:val="00292645"/>
    <w:rsid w:val="002935CB"/>
    <w:rsid w:val="00293AF9"/>
    <w:rsid w:val="0029435A"/>
    <w:rsid w:val="00294991"/>
    <w:rsid w:val="00294EAF"/>
    <w:rsid w:val="00294FC9"/>
    <w:rsid w:val="0029524F"/>
    <w:rsid w:val="00295C9E"/>
    <w:rsid w:val="00295CA2"/>
    <w:rsid w:val="002A06DF"/>
    <w:rsid w:val="002A0858"/>
    <w:rsid w:val="002A0A9A"/>
    <w:rsid w:val="002A17E6"/>
    <w:rsid w:val="002A2122"/>
    <w:rsid w:val="002A25EF"/>
    <w:rsid w:val="002A2E02"/>
    <w:rsid w:val="002A3A3A"/>
    <w:rsid w:val="002A477B"/>
    <w:rsid w:val="002A4EC3"/>
    <w:rsid w:val="002A5109"/>
    <w:rsid w:val="002A588A"/>
    <w:rsid w:val="002A6CB9"/>
    <w:rsid w:val="002A7832"/>
    <w:rsid w:val="002A7943"/>
    <w:rsid w:val="002A7FF0"/>
    <w:rsid w:val="002B01E0"/>
    <w:rsid w:val="002B2544"/>
    <w:rsid w:val="002B267F"/>
    <w:rsid w:val="002B4910"/>
    <w:rsid w:val="002B4D27"/>
    <w:rsid w:val="002B53F5"/>
    <w:rsid w:val="002B5D19"/>
    <w:rsid w:val="002B66E6"/>
    <w:rsid w:val="002B713C"/>
    <w:rsid w:val="002C00D5"/>
    <w:rsid w:val="002C0D6A"/>
    <w:rsid w:val="002C1326"/>
    <w:rsid w:val="002C1371"/>
    <w:rsid w:val="002C16A2"/>
    <w:rsid w:val="002C25A8"/>
    <w:rsid w:val="002C27C6"/>
    <w:rsid w:val="002C2C92"/>
    <w:rsid w:val="002C2EBA"/>
    <w:rsid w:val="002C5118"/>
    <w:rsid w:val="002C6F0E"/>
    <w:rsid w:val="002C73FB"/>
    <w:rsid w:val="002C7AA6"/>
    <w:rsid w:val="002C7BE6"/>
    <w:rsid w:val="002D09DF"/>
    <w:rsid w:val="002D1D57"/>
    <w:rsid w:val="002D1D72"/>
    <w:rsid w:val="002D2384"/>
    <w:rsid w:val="002D2E2E"/>
    <w:rsid w:val="002D4973"/>
    <w:rsid w:val="002D4A91"/>
    <w:rsid w:val="002D53E9"/>
    <w:rsid w:val="002D5667"/>
    <w:rsid w:val="002D5680"/>
    <w:rsid w:val="002D5704"/>
    <w:rsid w:val="002D63C7"/>
    <w:rsid w:val="002D6A86"/>
    <w:rsid w:val="002D6EE0"/>
    <w:rsid w:val="002D786B"/>
    <w:rsid w:val="002E037E"/>
    <w:rsid w:val="002E0D5C"/>
    <w:rsid w:val="002E0F36"/>
    <w:rsid w:val="002E11A2"/>
    <w:rsid w:val="002E12D1"/>
    <w:rsid w:val="002E1768"/>
    <w:rsid w:val="002E276E"/>
    <w:rsid w:val="002E2A4A"/>
    <w:rsid w:val="002E3B04"/>
    <w:rsid w:val="002E3E88"/>
    <w:rsid w:val="002E3EBA"/>
    <w:rsid w:val="002E42DE"/>
    <w:rsid w:val="002E50CA"/>
    <w:rsid w:val="002E57DF"/>
    <w:rsid w:val="002E5852"/>
    <w:rsid w:val="002E5B4A"/>
    <w:rsid w:val="002F03A9"/>
    <w:rsid w:val="002F1660"/>
    <w:rsid w:val="002F1C9E"/>
    <w:rsid w:val="002F2D03"/>
    <w:rsid w:val="002F30C8"/>
    <w:rsid w:val="002F34BE"/>
    <w:rsid w:val="002F36BD"/>
    <w:rsid w:val="002F3A46"/>
    <w:rsid w:val="002F3ECC"/>
    <w:rsid w:val="002F41BE"/>
    <w:rsid w:val="002F421C"/>
    <w:rsid w:val="002F4A27"/>
    <w:rsid w:val="002F4A2C"/>
    <w:rsid w:val="002F516C"/>
    <w:rsid w:val="002F6898"/>
    <w:rsid w:val="002F69C6"/>
    <w:rsid w:val="002F7BE8"/>
    <w:rsid w:val="003007A2"/>
    <w:rsid w:val="003010CE"/>
    <w:rsid w:val="00301CD6"/>
    <w:rsid w:val="00303D22"/>
    <w:rsid w:val="0030470E"/>
    <w:rsid w:val="00304863"/>
    <w:rsid w:val="003048A3"/>
    <w:rsid w:val="00304B0E"/>
    <w:rsid w:val="00305B81"/>
    <w:rsid w:val="003064C9"/>
    <w:rsid w:val="00307149"/>
    <w:rsid w:val="003102ED"/>
    <w:rsid w:val="003107E7"/>
    <w:rsid w:val="00311F4D"/>
    <w:rsid w:val="003129AC"/>
    <w:rsid w:val="00312A26"/>
    <w:rsid w:val="003141FD"/>
    <w:rsid w:val="0031479C"/>
    <w:rsid w:val="00315815"/>
    <w:rsid w:val="00315B94"/>
    <w:rsid w:val="003160FA"/>
    <w:rsid w:val="00316334"/>
    <w:rsid w:val="003163C3"/>
    <w:rsid w:val="003167E3"/>
    <w:rsid w:val="0031681B"/>
    <w:rsid w:val="00316C5B"/>
    <w:rsid w:val="00320BA9"/>
    <w:rsid w:val="00320C33"/>
    <w:rsid w:val="00322003"/>
    <w:rsid w:val="003221BB"/>
    <w:rsid w:val="003228E5"/>
    <w:rsid w:val="00323901"/>
    <w:rsid w:val="003244FA"/>
    <w:rsid w:val="00324D89"/>
    <w:rsid w:val="003269A0"/>
    <w:rsid w:val="00326A21"/>
    <w:rsid w:val="00326EF0"/>
    <w:rsid w:val="003274B8"/>
    <w:rsid w:val="00327653"/>
    <w:rsid w:val="00331230"/>
    <w:rsid w:val="003315AE"/>
    <w:rsid w:val="00331BFC"/>
    <w:rsid w:val="0033265B"/>
    <w:rsid w:val="00333610"/>
    <w:rsid w:val="003336A8"/>
    <w:rsid w:val="00335AB8"/>
    <w:rsid w:val="00335C99"/>
    <w:rsid w:val="00335FA8"/>
    <w:rsid w:val="00336C7D"/>
    <w:rsid w:val="003372E7"/>
    <w:rsid w:val="003377C6"/>
    <w:rsid w:val="00337FD0"/>
    <w:rsid w:val="00340A3A"/>
    <w:rsid w:val="00341063"/>
    <w:rsid w:val="00343122"/>
    <w:rsid w:val="00344245"/>
    <w:rsid w:val="003447A1"/>
    <w:rsid w:val="003450A1"/>
    <w:rsid w:val="00345F5A"/>
    <w:rsid w:val="00346288"/>
    <w:rsid w:val="003466E6"/>
    <w:rsid w:val="00346AA2"/>
    <w:rsid w:val="00350162"/>
    <w:rsid w:val="003501F9"/>
    <w:rsid w:val="00350B8E"/>
    <w:rsid w:val="00350D9F"/>
    <w:rsid w:val="0035127C"/>
    <w:rsid w:val="003512FC"/>
    <w:rsid w:val="0035294F"/>
    <w:rsid w:val="00352D52"/>
    <w:rsid w:val="00352ED8"/>
    <w:rsid w:val="00354D76"/>
    <w:rsid w:val="0035614C"/>
    <w:rsid w:val="003570F0"/>
    <w:rsid w:val="0035753F"/>
    <w:rsid w:val="003577D5"/>
    <w:rsid w:val="003611BD"/>
    <w:rsid w:val="003611F5"/>
    <w:rsid w:val="003612F4"/>
    <w:rsid w:val="00361E9F"/>
    <w:rsid w:val="00361FB0"/>
    <w:rsid w:val="00362655"/>
    <w:rsid w:val="003630A8"/>
    <w:rsid w:val="00364547"/>
    <w:rsid w:val="0036460F"/>
    <w:rsid w:val="0036476D"/>
    <w:rsid w:val="00364C71"/>
    <w:rsid w:val="00365001"/>
    <w:rsid w:val="0036587E"/>
    <w:rsid w:val="003658FD"/>
    <w:rsid w:val="00366388"/>
    <w:rsid w:val="00367194"/>
    <w:rsid w:val="003712FE"/>
    <w:rsid w:val="0037132D"/>
    <w:rsid w:val="003716BA"/>
    <w:rsid w:val="003721CB"/>
    <w:rsid w:val="00373528"/>
    <w:rsid w:val="00373CD9"/>
    <w:rsid w:val="00373F35"/>
    <w:rsid w:val="00375BFE"/>
    <w:rsid w:val="00375DD4"/>
    <w:rsid w:val="0037643D"/>
    <w:rsid w:val="003766FC"/>
    <w:rsid w:val="00377827"/>
    <w:rsid w:val="00380532"/>
    <w:rsid w:val="00380604"/>
    <w:rsid w:val="00380A49"/>
    <w:rsid w:val="00380C03"/>
    <w:rsid w:val="00381276"/>
    <w:rsid w:val="003819B5"/>
    <w:rsid w:val="00381F9B"/>
    <w:rsid w:val="00382155"/>
    <w:rsid w:val="003823FF"/>
    <w:rsid w:val="003835C5"/>
    <w:rsid w:val="0038363C"/>
    <w:rsid w:val="003837F6"/>
    <w:rsid w:val="00383D2B"/>
    <w:rsid w:val="00384C63"/>
    <w:rsid w:val="00384E4D"/>
    <w:rsid w:val="00385383"/>
    <w:rsid w:val="00386118"/>
    <w:rsid w:val="0038636D"/>
    <w:rsid w:val="00386EF9"/>
    <w:rsid w:val="00387393"/>
    <w:rsid w:val="003874B0"/>
    <w:rsid w:val="00387E73"/>
    <w:rsid w:val="003901BD"/>
    <w:rsid w:val="003915B4"/>
    <w:rsid w:val="003926C8"/>
    <w:rsid w:val="00393269"/>
    <w:rsid w:val="003938CD"/>
    <w:rsid w:val="00393B78"/>
    <w:rsid w:val="00393B93"/>
    <w:rsid w:val="00393EE9"/>
    <w:rsid w:val="00394637"/>
    <w:rsid w:val="00394687"/>
    <w:rsid w:val="00395727"/>
    <w:rsid w:val="003957A5"/>
    <w:rsid w:val="00397F12"/>
    <w:rsid w:val="003A11FC"/>
    <w:rsid w:val="003A140F"/>
    <w:rsid w:val="003A1FB0"/>
    <w:rsid w:val="003A26DA"/>
    <w:rsid w:val="003A3925"/>
    <w:rsid w:val="003A401F"/>
    <w:rsid w:val="003A45EF"/>
    <w:rsid w:val="003A4A07"/>
    <w:rsid w:val="003A4EBD"/>
    <w:rsid w:val="003A5B85"/>
    <w:rsid w:val="003A5D2A"/>
    <w:rsid w:val="003A6217"/>
    <w:rsid w:val="003A6B87"/>
    <w:rsid w:val="003A6CF5"/>
    <w:rsid w:val="003B0104"/>
    <w:rsid w:val="003B08A6"/>
    <w:rsid w:val="003B3030"/>
    <w:rsid w:val="003B3141"/>
    <w:rsid w:val="003B38CB"/>
    <w:rsid w:val="003B550B"/>
    <w:rsid w:val="003B55AC"/>
    <w:rsid w:val="003B5642"/>
    <w:rsid w:val="003B5C5D"/>
    <w:rsid w:val="003B6F99"/>
    <w:rsid w:val="003B7BD7"/>
    <w:rsid w:val="003B7CA2"/>
    <w:rsid w:val="003B7CCB"/>
    <w:rsid w:val="003C120B"/>
    <w:rsid w:val="003C1615"/>
    <w:rsid w:val="003C1916"/>
    <w:rsid w:val="003C1B59"/>
    <w:rsid w:val="003C1BD5"/>
    <w:rsid w:val="003C1FF2"/>
    <w:rsid w:val="003C2789"/>
    <w:rsid w:val="003C2BA7"/>
    <w:rsid w:val="003C37DF"/>
    <w:rsid w:val="003C3969"/>
    <w:rsid w:val="003C46B8"/>
    <w:rsid w:val="003C5493"/>
    <w:rsid w:val="003C5878"/>
    <w:rsid w:val="003C61A4"/>
    <w:rsid w:val="003C7281"/>
    <w:rsid w:val="003D02AA"/>
    <w:rsid w:val="003D05AB"/>
    <w:rsid w:val="003D2455"/>
    <w:rsid w:val="003D294E"/>
    <w:rsid w:val="003D2998"/>
    <w:rsid w:val="003D2E53"/>
    <w:rsid w:val="003D303E"/>
    <w:rsid w:val="003D41A5"/>
    <w:rsid w:val="003D49BE"/>
    <w:rsid w:val="003D4B35"/>
    <w:rsid w:val="003D4DFB"/>
    <w:rsid w:val="003D4FD7"/>
    <w:rsid w:val="003D5423"/>
    <w:rsid w:val="003D5C51"/>
    <w:rsid w:val="003D5E56"/>
    <w:rsid w:val="003E00C7"/>
    <w:rsid w:val="003E0826"/>
    <w:rsid w:val="003E178F"/>
    <w:rsid w:val="003E192D"/>
    <w:rsid w:val="003E3364"/>
    <w:rsid w:val="003E3492"/>
    <w:rsid w:val="003E3BD7"/>
    <w:rsid w:val="003E61C4"/>
    <w:rsid w:val="003E7249"/>
    <w:rsid w:val="003E7D86"/>
    <w:rsid w:val="003F1609"/>
    <w:rsid w:val="003F1728"/>
    <w:rsid w:val="003F1983"/>
    <w:rsid w:val="003F2269"/>
    <w:rsid w:val="003F2563"/>
    <w:rsid w:val="003F39CA"/>
    <w:rsid w:val="003F4278"/>
    <w:rsid w:val="003F434B"/>
    <w:rsid w:val="003F53E4"/>
    <w:rsid w:val="003F5C3B"/>
    <w:rsid w:val="003F6397"/>
    <w:rsid w:val="003F6420"/>
    <w:rsid w:val="003F65A2"/>
    <w:rsid w:val="003F6FB8"/>
    <w:rsid w:val="004000C3"/>
    <w:rsid w:val="00401486"/>
    <w:rsid w:val="0040175F"/>
    <w:rsid w:val="00401840"/>
    <w:rsid w:val="00401E63"/>
    <w:rsid w:val="00403BE9"/>
    <w:rsid w:val="00404490"/>
    <w:rsid w:val="0040474C"/>
    <w:rsid w:val="00404A3A"/>
    <w:rsid w:val="00404BDB"/>
    <w:rsid w:val="00405AAD"/>
    <w:rsid w:val="00405D04"/>
    <w:rsid w:val="00405F9B"/>
    <w:rsid w:val="004068C0"/>
    <w:rsid w:val="00406DD6"/>
    <w:rsid w:val="00407018"/>
    <w:rsid w:val="004073BF"/>
    <w:rsid w:val="004077D8"/>
    <w:rsid w:val="00407C14"/>
    <w:rsid w:val="004100D9"/>
    <w:rsid w:val="00411842"/>
    <w:rsid w:val="004121A9"/>
    <w:rsid w:val="00412819"/>
    <w:rsid w:val="00412A8D"/>
    <w:rsid w:val="00413A33"/>
    <w:rsid w:val="00414352"/>
    <w:rsid w:val="00414E71"/>
    <w:rsid w:val="004152F8"/>
    <w:rsid w:val="00415AF3"/>
    <w:rsid w:val="004161CE"/>
    <w:rsid w:val="004179DF"/>
    <w:rsid w:val="004209D9"/>
    <w:rsid w:val="00421669"/>
    <w:rsid w:val="00421E38"/>
    <w:rsid w:val="00421E9F"/>
    <w:rsid w:val="0042218E"/>
    <w:rsid w:val="00422942"/>
    <w:rsid w:val="00423551"/>
    <w:rsid w:val="00423CCA"/>
    <w:rsid w:val="0042446F"/>
    <w:rsid w:val="0042475F"/>
    <w:rsid w:val="00424DDD"/>
    <w:rsid w:val="00424E39"/>
    <w:rsid w:val="00426D57"/>
    <w:rsid w:val="00427CD6"/>
    <w:rsid w:val="004302C8"/>
    <w:rsid w:val="00430349"/>
    <w:rsid w:val="00431017"/>
    <w:rsid w:val="00431063"/>
    <w:rsid w:val="0043152D"/>
    <w:rsid w:val="0043177D"/>
    <w:rsid w:val="00431910"/>
    <w:rsid w:val="00432996"/>
    <w:rsid w:val="0043389B"/>
    <w:rsid w:val="00434272"/>
    <w:rsid w:val="00434621"/>
    <w:rsid w:val="00435AC2"/>
    <w:rsid w:val="00435C3D"/>
    <w:rsid w:val="00435EBC"/>
    <w:rsid w:val="004366BF"/>
    <w:rsid w:val="0043681D"/>
    <w:rsid w:val="00437091"/>
    <w:rsid w:val="004370F3"/>
    <w:rsid w:val="00437496"/>
    <w:rsid w:val="00437BBC"/>
    <w:rsid w:val="00440CA1"/>
    <w:rsid w:val="00440DB2"/>
    <w:rsid w:val="0044236D"/>
    <w:rsid w:val="00442CE1"/>
    <w:rsid w:val="00443DA8"/>
    <w:rsid w:val="00443EDF"/>
    <w:rsid w:val="0044429A"/>
    <w:rsid w:val="00444A28"/>
    <w:rsid w:val="00444CC8"/>
    <w:rsid w:val="00444D50"/>
    <w:rsid w:val="00445711"/>
    <w:rsid w:val="004471BF"/>
    <w:rsid w:val="0044732A"/>
    <w:rsid w:val="0044757B"/>
    <w:rsid w:val="00450343"/>
    <w:rsid w:val="004503BB"/>
    <w:rsid w:val="00450B8A"/>
    <w:rsid w:val="00450BFE"/>
    <w:rsid w:val="00450C92"/>
    <w:rsid w:val="00451B4D"/>
    <w:rsid w:val="00452C6D"/>
    <w:rsid w:val="00453E82"/>
    <w:rsid w:val="00455023"/>
    <w:rsid w:val="00456933"/>
    <w:rsid w:val="00456B97"/>
    <w:rsid w:val="00456E9B"/>
    <w:rsid w:val="00457696"/>
    <w:rsid w:val="00457A28"/>
    <w:rsid w:val="0046064C"/>
    <w:rsid w:val="00460C93"/>
    <w:rsid w:val="00460E9D"/>
    <w:rsid w:val="00460F1B"/>
    <w:rsid w:val="004612C5"/>
    <w:rsid w:val="0046219C"/>
    <w:rsid w:val="004623E9"/>
    <w:rsid w:val="00462A28"/>
    <w:rsid w:val="00462FC3"/>
    <w:rsid w:val="00463F55"/>
    <w:rsid w:val="00464CE4"/>
    <w:rsid w:val="004660B4"/>
    <w:rsid w:val="004663BA"/>
    <w:rsid w:val="004664B9"/>
    <w:rsid w:val="0046770C"/>
    <w:rsid w:val="004677CF"/>
    <w:rsid w:val="004705CF"/>
    <w:rsid w:val="00470762"/>
    <w:rsid w:val="00470DA1"/>
    <w:rsid w:val="00470F7B"/>
    <w:rsid w:val="00472524"/>
    <w:rsid w:val="00472690"/>
    <w:rsid w:val="00472944"/>
    <w:rsid w:val="00473488"/>
    <w:rsid w:val="004736D8"/>
    <w:rsid w:val="004743A3"/>
    <w:rsid w:val="00474776"/>
    <w:rsid w:val="00475325"/>
    <w:rsid w:val="004769AA"/>
    <w:rsid w:val="004804B5"/>
    <w:rsid w:val="00480559"/>
    <w:rsid w:val="00480E34"/>
    <w:rsid w:val="004817F5"/>
    <w:rsid w:val="00481A6F"/>
    <w:rsid w:val="00481B94"/>
    <w:rsid w:val="00481F4B"/>
    <w:rsid w:val="004821C4"/>
    <w:rsid w:val="004828CA"/>
    <w:rsid w:val="0048353B"/>
    <w:rsid w:val="004837A7"/>
    <w:rsid w:val="00484111"/>
    <w:rsid w:val="0048444C"/>
    <w:rsid w:val="00484770"/>
    <w:rsid w:val="00484861"/>
    <w:rsid w:val="00484972"/>
    <w:rsid w:val="00484A84"/>
    <w:rsid w:val="00485601"/>
    <w:rsid w:val="0048669C"/>
    <w:rsid w:val="004873A9"/>
    <w:rsid w:val="00487648"/>
    <w:rsid w:val="004878AB"/>
    <w:rsid w:val="00487F02"/>
    <w:rsid w:val="00490033"/>
    <w:rsid w:val="00490B46"/>
    <w:rsid w:val="00490CEB"/>
    <w:rsid w:val="0049120C"/>
    <w:rsid w:val="004916E6"/>
    <w:rsid w:val="00492A7D"/>
    <w:rsid w:val="00492D1D"/>
    <w:rsid w:val="00492F98"/>
    <w:rsid w:val="00493D78"/>
    <w:rsid w:val="00494836"/>
    <w:rsid w:val="00494B25"/>
    <w:rsid w:val="00494D0F"/>
    <w:rsid w:val="004954AE"/>
    <w:rsid w:val="00495C04"/>
    <w:rsid w:val="00496052"/>
    <w:rsid w:val="004964B0"/>
    <w:rsid w:val="00496B7E"/>
    <w:rsid w:val="00496E86"/>
    <w:rsid w:val="00497AED"/>
    <w:rsid w:val="00497FBA"/>
    <w:rsid w:val="004A14DA"/>
    <w:rsid w:val="004A1800"/>
    <w:rsid w:val="004A2007"/>
    <w:rsid w:val="004A3B05"/>
    <w:rsid w:val="004A3C33"/>
    <w:rsid w:val="004A3D2F"/>
    <w:rsid w:val="004A3E4A"/>
    <w:rsid w:val="004A3EEB"/>
    <w:rsid w:val="004A4280"/>
    <w:rsid w:val="004A431F"/>
    <w:rsid w:val="004A47E1"/>
    <w:rsid w:val="004A4B69"/>
    <w:rsid w:val="004A52E7"/>
    <w:rsid w:val="004A5871"/>
    <w:rsid w:val="004A5993"/>
    <w:rsid w:val="004A5C0A"/>
    <w:rsid w:val="004A5CE1"/>
    <w:rsid w:val="004A6406"/>
    <w:rsid w:val="004A66CE"/>
    <w:rsid w:val="004A6B2B"/>
    <w:rsid w:val="004A6D60"/>
    <w:rsid w:val="004A6FAC"/>
    <w:rsid w:val="004A71A7"/>
    <w:rsid w:val="004A7883"/>
    <w:rsid w:val="004A7E3A"/>
    <w:rsid w:val="004B00E1"/>
    <w:rsid w:val="004B0B7A"/>
    <w:rsid w:val="004B0F03"/>
    <w:rsid w:val="004B2041"/>
    <w:rsid w:val="004B25F8"/>
    <w:rsid w:val="004B270B"/>
    <w:rsid w:val="004B2DC8"/>
    <w:rsid w:val="004B302E"/>
    <w:rsid w:val="004B629D"/>
    <w:rsid w:val="004B662A"/>
    <w:rsid w:val="004B6874"/>
    <w:rsid w:val="004B6E50"/>
    <w:rsid w:val="004B770C"/>
    <w:rsid w:val="004C00D1"/>
    <w:rsid w:val="004C0CF3"/>
    <w:rsid w:val="004C3E2C"/>
    <w:rsid w:val="004C3F34"/>
    <w:rsid w:val="004C512A"/>
    <w:rsid w:val="004C5744"/>
    <w:rsid w:val="004C5F87"/>
    <w:rsid w:val="004C6E93"/>
    <w:rsid w:val="004D0473"/>
    <w:rsid w:val="004D0558"/>
    <w:rsid w:val="004D0C36"/>
    <w:rsid w:val="004D0CD2"/>
    <w:rsid w:val="004D1C77"/>
    <w:rsid w:val="004D26FF"/>
    <w:rsid w:val="004D2D8D"/>
    <w:rsid w:val="004D2DB5"/>
    <w:rsid w:val="004D3205"/>
    <w:rsid w:val="004D3614"/>
    <w:rsid w:val="004D3D4C"/>
    <w:rsid w:val="004D3DF7"/>
    <w:rsid w:val="004D4E1A"/>
    <w:rsid w:val="004D4ED1"/>
    <w:rsid w:val="004D6FF7"/>
    <w:rsid w:val="004D7B0B"/>
    <w:rsid w:val="004E092E"/>
    <w:rsid w:val="004E0C85"/>
    <w:rsid w:val="004E13A5"/>
    <w:rsid w:val="004E1B1B"/>
    <w:rsid w:val="004E2A26"/>
    <w:rsid w:val="004E4088"/>
    <w:rsid w:val="004E47C4"/>
    <w:rsid w:val="004E4C30"/>
    <w:rsid w:val="004E6FBD"/>
    <w:rsid w:val="004E74BA"/>
    <w:rsid w:val="004E76F5"/>
    <w:rsid w:val="004E7A5A"/>
    <w:rsid w:val="004F0913"/>
    <w:rsid w:val="004F0E41"/>
    <w:rsid w:val="004F4713"/>
    <w:rsid w:val="004F4DBD"/>
    <w:rsid w:val="004F4EA9"/>
    <w:rsid w:val="004F5133"/>
    <w:rsid w:val="004F54E4"/>
    <w:rsid w:val="004F569C"/>
    <w:rsid w:val="004F616B"/>
    <w:rsid w:val="004F64DC"/>
    <w:rsid w:val="004F744D"/>
    <w:rsid w:val="004F7A83"/>
    <w:rsid w:val="004F7D62"/>
    <w:rsid w:val="004F7EA2"/>
    <w:rsid w:val="005009F5"/>
    <w:rsid w:val="00502226"/>
    <w:rsid w:val="00502A00"/>
    <w:rsid w:val="00502FD4"/>
    <w:rsid w:val="00503DAA"/>
    <w:rsid w:val="00505A31"/>
    <w:rsid w:val="00505AD7"/>
    <w:rsid w:val="005068CE"/>
    <w:rsid w:val="00506B5F"/>
    <w:rsid w:val="00507711"/>
    <w:rsid w:val="00507B98"/>
    <w:rsid w:val="005110F4"/>
    <w:rsid w:val="00511A67"/>
    <w:rsid w:val="00512584"/>
    <w:rsid w:val="00513E59"/>
    <w:rsid w:val="0051483E"/>
    <w:rsid w:val="0051564C"/>
    <w:rsid w:val="005166AA"/>
    <w:rsid w:val="005169B1"/>
    <w:rsid w:val="005200B4"/>
    <w:rsid w:val="00520218"/>
    <w:rsid w:val="00520265"/>
    <w:rsid w:val="00520405"/>
    <w:rsid w:val="005216B9"/>
    <w:rsid w:val="00522A97"/>
    <w:rsid w:val="00523422"/>
    <w:rsid w:val="00523DFD"/>
    <w:rsid w:val="0052449B"/>
    <w:rsid w:val="0052465B"/>
    <w:rsid w:val="00524B6E"/>
    <w:rsid w:val="00524E38"/>
    <w:rsid w:val="005250EA"/>
    <w:rsid w:val="0052527F"/>
    <w:rsid w:val="00525F12"/>
    <w:rsid w:val="00525F9A"/>
    <w:rsid w:val="005278B3"/>
    <w:rsid w:val="00527BEE"/>
    <w:rsid w:val="00530BF4"/>
    <w:rsid w:val="00530DE6"/>
    <w:rsid w:val="005314E0"/>
    <w:rsid w:val="00531703"/>
    <w:rsid w:val="005317FA"/>
    <w:rsid w:val="00532134"/>
    <w:rsid w:val="005321A0"/>
    <w:rsid w:val="005323FD"/>
    <w:rsid w:val="005324F5"/>
    <w:rsid w:val="005325D8"/>
    <w:rsid w:val="00532B81"/>
    <w:rsid w:val="00536FEF"/>
    <w:rsid w:val="005378DD"/>
    <w:rsid w:val="00540BA9"/>
    <w:rsid w:val="00541725"/>
    <w:rsid w:val="0054248B"/>
    <w:rsid w:val="005426D2"/>
    <w:rsid w:val="00542B17"/>
    <w:rsid w:val="005430CC"/>
    <w:rsid w:val="00543154"/>
    <w:rsid w:val="0054334C"/>
    <w:rsid w:val="00544092"/>
    <w:rsid w:val="00544EE1"/>
    <w:rsid w:val="00545648"/>
    <w:rsid w:val="00545934"/>
    <w:rsid w:val="00545C00"/>
    <w:rsid w:val="00545C50"/>
    <w:rsid w:val="00545D09"/>
    <w:rsid w:val="00546AE2"/>
    <w:rsid w:val="00547640"/>
    <w:rsid w:val="00550E7D"/>
    <w:rsid w:val="00550F0A"/>
    <w:rsid w:val="00551BDF"/>
    <w:rsid w:val="00551F42"/>
    <w:rsid w:val="00552149"/>
    <w:rsid w:val="00553884"/>
    <w:rsid w:val="00553C23"/>
    <w:rsid w:val="005542E7"/>
    <w:rsid w:val="005553C5"/>
    <w:rsid w:val="00555A09"/>
    <w:rsid w:val="00556CE8"/>
    <w:rsid w:val="00556F8A"/>
    <w:rsid w:val="005578E9"/>
    <w:rsid w:val="00560504"/>
    <w:rsid w:val="00560A58"/>
    <w:rsid w:val="00560CE4"/>
    <w:rsid w:val="00561496"/>
    <w:rsid w:val="00562178"/>
    <w:rsid w:val="005626B6"/>
    <w:rsid w:val="0056358A"/>
    <w:rsid w:val="00564268"/>
    <w:rsid w:val="005647D2"/>
    <w:rsid w:val="005654ED"/>
    <w:rsid w:val="005658B0"/>
    <w:rsid w:val="00566D17"/>
    <w:rsid w:val="005670B8"/>
    <w:rsid w:val="00567897"/>
    <w:rsid w:val="005716B1"/>
    <w:rsid w:val="00571864"/>
    <w:rsid w:val="00572D5D"/>
    <w:rsid w:val="005731B9"/>
    <w:rsid w:val="00573A2D"/>
    <w:rsid w:val="00574885"/>
    <w:rsid w:val="005755AC"/>
    <w:rsid w:val="00575D0D"/>
    <w:rsid w:val="0057722E"/>
    <w:rsid w:val="00577671"/>
    <w:rsid w:val="00577749"/>
    <w:rsid w:val="00580B4A"/>
    <w:rsid w:val="00581DDB"/>
    <w:rsid w:val="005823C3"/>
    <w:rsid w:val="0058285E"/>
    <w:rsid w:val="00583BD9"/>
    <w:rsid w:val="00584153"/>
    <w:rsid w:val="00584A78"/>
    <w:rsid w:val="00584EB1"/>
    <w:rsid w:val="00586256"/>
    <w:rsid w:val="00586F98"/>
    <w:rsid w:val="005871F7"/>
    <w:rsid w:val="0059000D"/>
    <w:rsid w:val="005900BF"/>
    <w:rsid w:val="00590A22"/>
    <w:rsid w:val="00590C56"/>
    <w:rsid w:val="00591916"/>
    <w:rsid w:val="00592638"/>
    <w:rsid w:val="0059305C"/>
    <w:rsid w:val="00593727"/>
    <w:rsid w:val="00593EB6"/>
    <w:rsid w:val="0059528E"/>
    <w:rsid w:val="00595A00"/>
    <w:rsid w:val="00595C8B"/>
    <w:rsid w:val="00596C0D"/>
    <w:rsid w:val="0059737A"/>
    <w:rsid w:val="0059776D"/>
    <w:rsid w:val="005977F1"/>
    <w:rsid w:val="00597842"/>
    <w:rsid w:val="005A12E0"/>
    <w:rsid w:val="005A1673"/>
    <w:rsid w:val="005A1D78"/>
    <w:rsid w:val="005A2196"/>
    <w:rsid w:val="005A22B8"/>
    <w:rsid w:val="005A26E4"/>
    <w:rsid w:val="005A368B"/>
    <w:rsid w:val="005A460C"/>
    <w:rsid w:val="005A4D7D"/>
    <w:rsid w:val="005A56F5"/>
    <w:rsid w:val="005A587C"/>
    <w:rsid w:val="005A7BC9"/>
    <w:rsid w:val="005B01CB"/>
    <w:rsid w:val="005B072B"/>
    <w:rsid w:val="005B1542"/>
    <w:rsid w:val="005B1985"/>
    <w:rsid w:val="005B19D4"/>
    <w:rsid w:val="005B1D2C"/>
    <w:rsid w:val="005B2B5E"/>
    <w:rsid w:val="005B2D8D"/>
    <w:rsid w:val="005B34D9"/>
    <w:rsid w:val="005B393A"/>
    <w:rsid w:val="005B5172"/>
    <w:rsid w:val="005B6ACB"/>
    <w:rsid w:val="005B6B02"/>
    <w:rsid w:val="005B6D84"/>
    <w:rsid w:val="005B75D4"/>
    <w:rsid w:val="005C0BD8"/>
    <w:rsid w:val="005C21CC"/>
    <w:rsid w:val="005C22B9"/>
    <w:rsid w:val="005C2359"/>
    <w:rsid w:val="005C31A8"/>
    <w:rsid w:val="005C32A7"/>
    <w:rsid w:val="005C33DF"/>
    <w:rsid w:val="005C3FCF"/>
    <w:rsid w:val="005C4282"/>
    <w:rsid w:val="005C4AA1"/>
    <w:rsid w:val="005C56CC"/>
    <w:rsid w:val="005C5A94"/>
    <w:rsid w:val="005C6353"/>
    <w:rsid w:val="005C67ED"/>
    <w:rsid w:val="005C7B76"/>
    <w:rsid w:val="005D03F8"/>
    <w:rsid w:val="005D1125"/>
    <w:rsid w:val="005D14AA"/>
    <w:rsid w:val="005D1D51"/>
    <w:rsid w:val="005D4032"/>
    <w:rsid w:val="005D436C"/>
    <w:rsid w:val="005D4B15"/>
    <w:rsid w:val="005D4EE4"/>
    <w:rsid w:val="005D5692"/>
    <w:rsid w:val="005D5F9E"/>
    <w:rsid w:val="005D6476"/>
    <w:rsid w:val="005E113E"/>
    <w:rsid w:val="005E2D64"/>
    <w:rsid w:val="005E413F"/>
    <w:rsid w:val="005E42D4"/>
    <w:rsid w:val="005E59F3"/>
    <w:rsid w:val="005E6002"/>
    <w:rsid w:val="005E606C"/>
    <w:rsid w:val="005E6E5D"/>
    <w:rsid w:val="005F037A"/>
    <w:rsid w:val="005F05A6"/>
    <w:rsid w:val="005F06E5"/>
    <w:rsid w:val="005F1655"/>
    <w:rsid w:val="005F3C7B"/>
    <w:rsid w:val="005F5075"/>
    <w:rsid w:val="005F535A"/>
    <w:rsid w:val="005F5722"/>
    <w:rsid w:val="005F6460"/>
    <w:rsid w:val="005F66A2"/>
    <w:rsid w:val="005F6DA2"/>
    <w:rsid w:val="005F6F53"/>
    <w:rsid w:val="005F79D7"/>
    <w:rsid w:val="005F7BFB"/>
    <w:rsid w:val="00600104"/>
    <w:rsid w:val="00601C9E"/>
    <w:rsid w:val="006029F4"/>
    <w:rsid w:val="006031AD"/>
    <w:rsid w:val="00603C31"/>
    <w:rsid w:val="0060405E"/>
    <w:rsid w:val="006053EF"/>
    <w:rsid w:val="00605AB6"/>
    <w:rsid w:val="00605B08"/>
    <w:rsid w:val="0060636C"/>
    <w:rsid w:val="00606371"/>
    <w:rsid w:val="006065D4"/>
    <w:rsid w:val="00606B15"/>
    <w:rsid w:val="00610343"/>
    <w:rsid w:val="006107CB"/>
    <w:rsid w:val="00610B07"/>
    <w:rsid w:val="00613712"/>
    <w:rsid w:val="00613A65"/>
    <w:rsid w:val="0061422D"/>
    <w:rsid w:val="006148FD"/>
    <w:rsid w:val="00614F23"/>
    <w:rsid w:val="006157AD"/>
    <w:rsid w:val="00615A7E"/>
    <w:rsid w:val="00617624"/>
    <w:rsid w:val="00620345"/>
    <w:rsid w:val="006208D3"/>
    <w:rsid w:val="00620F50"/>
    <w:rsid w:val="00621865"/>
    <w:rsid w:val="00621D21"/>
    <w:rsid w:val="00622793"/>
    <w:rsid w:val="0062301D"/>
    <w:rsid w:val="006232E4"/>
    <w:rsid w:val="0062344C"/>
    <w:rsid w:val="006234FD"/>
    <w:rsid w:val="00623771"/>
    <w:rsid w:val="00624953"/>
    <w:rsid w:val="00625D1E"/>
    <w:rsid w:val="00625E2B"/>
    <w:rsid w:val="0062641B"/>
    <w:rsid w:val="00626D0C"/>
    <w:rsid w:val="00626DBB"/>
    <w:rsid w:val="006274C2"/>
    <w:rsid w:val="00627C74"/>
    <w:rsid w:val="00630248"/>
    <w:rsid w:val="00630FD4"/>
    <w:rsid w:val="006316A7"/>
    <w:rsid w:val="00631EB6"/>
    <w:rsid w:val="006326C2"/>
    <w:rsid w:val="00632ACA"/>
    <w:rsid w:val="00633BAF"/>
    <w:rsid w:val="00634812"/>
    <w:rsid w:val="00634A98"/>
    <w:rsid w:val="00635977"/>
    <w:rsid w:val="00635FFB"/>
    <w:rsid w:val="00636E92"/>
    <w:rsid w:val="0063701E"/>
    <w:rsid w:val="00640A27"/>
    <w:rsid w:val="00641084"/>
    <w:rsid w:val="00641459"/>
    <w:rsid w:val="00641F9C"/>
    <w:rsid w:val="00642F14"/>
    <w:rsid w:val="00643951"/>
    <w:rsid w:val="00644230"/>
    <w:rsid w:val="006447EB"/>
    <w:rsid w:val="00644A58"/>
    <w:rsid w:val="00645E05"/>
    <w:rsid w:val="00645ED8"/>
    <w:rsid w:val="00645F8F"/>
    <w:rsid w:val="0064629B"/>
    <w:rsid w:val="006462F2"/>
    <w:rsid w:val="006473C9"/>
    <w:rsid w:val="006476B6"/>
    <w:rsid w:val="00647A57"/>
    <w:rsid w:val="00647F77"/>
    <w:rsid w:val="00650999"/>
    <w:rsid w:val="00651C85"/>
    <w:rsid w:val="00652053"/>
    <w:rsid w:val="0065207F"/>
    <w:rsid w:val="00652171"/>
    <w:rsid w:val="006539BC"/>
    <w:rsid w:val="006547B5"/>
    <w:rsid w:val="00654A5C"/>
    <w:rsid w:val="006558E7"/>
    <w:rsid w:val="00656BBA"/>
    <w:rsid w:val="00656ED8"/>
    <w:rsid w:val="00656F31"/>
    <w:rsid w:val="006604D5"/>
    <w:rsid w:val="006632AF"/>
    <w:rsid w:val="00663E2B"/>
    <w:rsid w:val="00665227"/>
    <w:rsid w:val="00665B3E"/>
    <w:rsid w:val="00666E7B"/>
    <w:rsid w:val="006678E1"/>
    <w:rsid w:val="006709CE"/>
    <w:rsid w:val="00670A77"/>
    <w:rsid w:val="00670AB7"/>
    <w:rsid w:val="0067178C"/>
    <w:rsid w:val="00673F36"/>
    <w:rsid w:val="00674367"/>
    <w:rsid w:val="00674653"/>
    <w:rsid w:val="006751C1"/>
    <w:rsid w:val="0067549E"/>
    <w:rsid w:val="00675594"/>
    <w:rsid w:val="00675954"/>
    <w:rsid w:val="006766A4"/>
    <w:rsid w:val="00676AAB"/>
    <w:rsid w:val="00677C9E"/>
    <w:rsid w:val="00680A2A"/>
    <w:rsid w:val="00680B18"/>
    <w:rsid w:val="00680F0B"/>
    <w:rsid w:val="00683214"/>
    <w:rsid w:val="0068389B"/>
    <w:rsid w:val="00684AF0"/>
    <w:rsid w:val="00685101"/>
    <w:rsid w:val="0068548A"/>
    <w:rsid w:val="00685EBA"/>
    <w:rsid w:val="006867EE"/>
    <w:rsid w:val="00687016"/>
    <w:rsid w:val="006905F5"/>
    <w:rsid w:val="0069149A"/>
    <w:rsid w:val="006920B3"/>
    <w:rsid w:val="0069248A"/>
    <w:rsid w:val="00693161"/>
    <w:rsid w:val="00693581"/>
    <w:rsid w:val="0069360A"/>
    <w:rsid w:val="0069387E"/>
    <w:rsid w:val="00693BF2"/>
    <w:rsid w:val="0069416F"/>
    <w:rsid w:val="0069492C"/>
    <w:rsid w:val="00694A92"/>
    <w:rsid w:val="006952F5"/>
    <w:rsid w:val="0069587A"/>
    <w:rsid w:val="00695A47"/>
    <w:rsid w:val="00696935"/>
    <w:rsid w:val="006969E2"/>
    <w:rsid w:val="00696A37"/>
    <w:rsid w:val="00697411"/>
    <w:rsid w:val="00697A22"/>
    <w:rsid w:val="006A0D77"/>
    <w:rsid w:val="006A155C"/>
    <w:rsid w:val="006A226A"/>
    <w:rsid w:val="006A2B23"/>
    <w:rsid w:val="006A2D2C"/>
    <w:rsid w:val="006A3B40"/>
    <w:rsid w:val="006A4021"/>
    <w:rsid w:val="006A5110"/>
    <w:rsid w:val="006A5176"/>
    <w:rsid w:val="006A59F0"/>
    <w:rsid w:val="006A6B5A"/>
    <w:rsid w:val="006A6BDB"/>
    <w:rsid w:val="006A78EA"/>
    <w:rsid w:val="006B019A"/>
    <w:rsid w:val="006B024E"/>
    <w:rsid w:val="006B0877"/>
    <w:rsid w:val="006B0CFA"/>
    <w:rsid w:val="006B0D6C"/>
    <w:rsid w:val="006B0F68"/>
    <w:rsid w:val="006B2380"/>
    <w:rsid w:val="006B26FA"/>
    <w:rsid w:val="006B2B15"/>
    <w:rsid w:val="006B2DAE"/>
    <w:rsid w:val="006B369A"/>
    <w:rsid w:val="006B3880"/>
    <w:rsid w:val="006B3DCB"/>
    <w:rsid w:val="006B4466"/>
    <w:rsid w:val="006B5FDB"/>
    <w:rsid w:val="006B6694"/>
    <w:rsid w:val="006B7840"/>
    <w:rsid w:val="006B797F"/>
    <w:rsid w:val="006C0A7B"/>
    <w:rsid w:val="006C0F07"/>
    <w:rsid w:val="006C1BFE"/>
    <w:rsid w:val="006C218F"/>
    <w:rsid w:val="006C267F"/>
    <w:rsid w:val="006C2E85"/>
    <w:rsid w:val="006C36AD"/>
    <w:rsid w:val="006C44F1"/>
    <w:rsid w:val="006C44F6"/>
    <w:rsid w:val="006C4739"/>
    <w:rsid w:val="006C5B67"/>
    <w:rsid w:val="006C613B"/>
    <w:rsid w:val="006C636E"/>
    <w:rsid w:val="006C6AB3"/>
    <w:rsid w:val="006C6E5D"/>
    <w:rsid w:val="006C7057"/>
    <w:rsid w:val="006D0C95"/>
    <w:rsid w:val="006D11A1"/>
    <w:rsid w:val="006D19F9"/>
    <w:rsid w:val="006D23C5"/>
    <w:rsid w:val="006D2489"/>
    <w:rsid w:val="006D25A9"/>
    <w:rsid w:val="006D2ACE"/>
    <w:rsid w:val="006D318C"/>
    <w:rsid w:val="006D4BAC"/>
    <w:rsid w:val="006D5330"/>
    <w:rsid w:val="006D5F2D"/>
    <w:rsid w:val="006D6743"/>
    <w:rsid w:val="006D6864"/>
    <w:rsid w:val="006D6C60"/>
    <w:rsid w:val="006D7091"/>
    <w:rsid w:val="006E0C39"/>
    <w:rsid w:val="006E17DF"/>
    <w:rsid w:val="006E2B0D"/>
    <w:rsid w:val="006E30D6"/>
    <w:rsid w:val="006E35EB"/>
    <w:rsid w:val="006E38C0"/>
    <w:rsid w:val="006E4181"/>
    <w:rsid w:val="006E49E9"/>
    <w:rsid w:val="006E59BE"/>
    <w:rsid w:val="006E5BE6"/>
    <w:rsid w:val="006E5D13"/>
    <w:rsid w:val="006E6003"/>
    <w:rsid w:val="006E657B"/>
    <w:rsid w:val="006E72F7"/>
    <w:rsid w:val="006E7414"/>
    <w:rsid w:val="006E7471"/>
    <w:rsid w:val="006E7590"/>
    <w:rsid w:val="006E774A"/>
    <w:rsid w:val="006E7E92"/>
    <w:rsid w:val="006F029B"/>
    <w:rsid w:val="006F0F85"/>
    <w:rsid w:val="006F1C98"/>
    <w:rsid w:val="006F2E67"/>
    <w:rsid w:val="006F2ED1"/>
    <w:rsid w:val="006F3009"/>
    <w:rsid w:val="006F3022"/>
    <w:rsid w:val="006F3310"/>
    <w:rsid w:val="006F6007"/>
    <w:rsid w:val="006F67FD"/>
    <w:rsid w:val="006F6DDC"/>
    <w:rsid w:val="00700499"/>
    <w:rsid w:val="00700C26"/>
    <w:rsid w:val="00703495"/>
    <w:rsid w:val="00703D64"/>
    <w:rsid w:val="007049E2"/>
    <w:rsid w:val="00704BAA"/>
    <w:rsid w:val="007055B2"/>
    <w:rsid w:val="00706099"/>
    <w:rsid w:val="007067B4"/>
    <w:rsid w:val="00707135"/>
    <w:rsid w:val="00707743"/>
    <w:rsid w:val="007077B5"/>
    <w:rsid w:val="00707810"/>
    <w:rsid w:val="007104B2"/>
    <w:rsid w:val="00710E53"/>
    <w:rsid w:val="0071208B"/>
    <w:rsid w:val="0071296A"/>
    <w:rsid w:val="00712E48"/>
    <w:rsid w:val="00713029"/>
    <w:rsid w:val="00713EE6"/>
    <w:rsid w:val="007156CF"/>
    <w:rsid w:val="00716876"/>
    <w:rsid w:val="007169E0"/>
    <w:rsid w:val="00717B64"/>
    <w:rsid w:val="00720111"/>
    <w:rsid w:val="00720EF9"/>
    <w:rsid w:val="00720FFF"/>
    <w:rsid w:val="00721100"/>
    <w:rsid w:val="0072179C"/>
    <w:rsid w:val="0072224B"/>
    <w:rsid w:val="00722D14"/>
    <w:rsid w:val="00722E36"/>
    <w:rsid w:val="00725FC5"/>
    <w:rsid w:val="007263C4"/>
    <w:rsid w:val="007273BD"/>
    <w:rsid w:val="007279FA"/>
    <w:rsid w:val="0073026A"/>
    <w:rsid w:val="00730530"/>
    <w:rsid w:val="00730BA1"/>
    <w:rsid w:val="00730DB2"/>
    <w:rsid w:val="00732800"/>
    <w:rsid w:val="00732F9B"/>
    <w:rsid w:val="00733942"/>
    <w:rsid w:val="00733EB8"/>
    <w:rsid w:val="00734674"/>
    <w:rsid w:val="00734E09"/>
    <w:rsid w:val="00735B8D"/>
    <w:rsid w:val="00735CCA"/>
    <w:rsid w:val="00736AD9"/>
    <w:rsid w:val="00737624"/>
    <w:rsid w:val="00737648"/>
    <w:rsid w:val="00737853"/>
    <w:rsid w:val="0074163B"/>
    <w:rsid w:val="00742558"/>
    <w:rsid w:val="00742C0B"/>
    <w:rsid w:val="00742E78"/>
    <w:rsid w:val="00743AE8"/>
    <w:rsid w:val="00743E67"/>
    <w:rsid w:val="00744230"/>
    <w:rsid w:val="00745801"/>
    <w:rsid w:val="007462E2"/>
    <w:rsid w:val="00746674"/>
    <w:rsid w:val="00746780"/>
    <w:rsid w:val="00747817"/>
    <w:rsid w:val="00751095"/>
    <w:rsid w:val="0075130E"/>
    <w:rsid w:val="00751A33"/>
    <w:rsid w:val="00752679"/>
    <w:rsid w:val="00752A58"/>
    <w:rsid w:val="00752C50"/>
    <w:rsid w:val="00752FCD"/>
    <w:rsid w:val="0075385D"/>
    <w:rsid w:val="007549AB"/>
    <w:rsid w:val="0075531B"/>
    <w:rsid w:val="00755AC7"/>
    <w:rsid w:val="0075605C"/>
    <w:rsid w:val="00756610"/>
    <w:rsid w:val="00756614"/>
    <w:rsid w:val="007603EA"/>
    <w:rsid w:val="007607C2"/>
    <w:rsid w:val="007609F8"/>
    <w:rsid w:val="00760D54"/>
    <w:rsid w:val="00761141"/>
    <w:rsid w:val="00761E87"/>
    <w:rsid w:val="00761F4F"/>
    <w:rsid w:val="007622B0"/>
    <w:rsid w:val="00762407"/>
    <w:rsid w:val="0076408F"/>
    <w:rsid w:val="007645F0"/>
    <w:rsid w:val="00765CF8"/>
    <w:rsid w:val="00765DB6"/>
    <w:rsid w:val="0076612D"/>
    <w:rsid w:val="007665F5"/>
    <w:rsid w:val="007668B6"/>
    <w:rsid w:val="00766E43"/>
    <w:rsid w:val="00767487"/>
    <w:rsid w:val="007709A1"/>
    <w:rsid w:val="00770D46"/>
    <w:rsid w:val="00770D5F"/>
    <w:rsid w:val="00770E7D"/>
    <w:rsid w:val="007711CF"/>
    <w:rsid w:val="00771B24"/>
    <w:rsid w:val="007724E5"/>
    <w:rsid w:val="007729F6"/>
    <w:rsid w:val="00772CFB"/>
    <w:rsid w:val="00772EF6"/>
    <w:rsid w:val="0077355E"/>
    <w:rsid w:val="00773B81"/>
    <w:rsid w:val="00773CA7"/>
    <w:rsid w:val="007742FD"/>
    <w:rsid w:val="00774440"/>
    <w:rsid w:val="00774704"/>
    <w:rsid w:val="00774AF2"/>
    <w:rsid w:val="00774AF5"/>
    <w:rsid w:val="0077512C"/>
    <w:rsid w:val="007752FD"/>
    <w:rsid w:val="00775630"/>
    <w:rsid w:val="007758F1"/>
    <w:rsid w:val="00775976"/>
    <w:rsid w:val="00775DD9"/>
    <w:rsid w:val="00775E0E"/>
    <w:rsid w:val="007774DA"/>
    <w:rsid w:val="00777548"/>
    <w:rsid w:val="007804D9"/>
    <w:rsid w:val="0078051D"/>
    <w:rsid w:val="00780A7B"/>
    <w:rsid w:val="00782457"/>
    <w:rsid w:val="0078302B"/>
    <w:rsid w:val="0078312D"/>
    <w:rsid w:val="00784222"/>
    <w:rsid w:val="007844AF"/>
    <w:rsid w:val="00784F3F"/>
    <w:rsid w:val="00784F7D"/>
    <w:rsid w:val="00785459"/>
    <w:rsid w:val="00785519"/>
    <w:rsid w:val="00786211"/>
    <w:rsid w:val="0078701B"/>
    <w:rsid w:val="00790AEA"/>
    <w:rsid w:val="00790B22"/>
    <w:rsid w:val="00790DB9"/>
    <w:rsid w:val="00791BDF"/>
    <w:rsid w:val="007926B7"/>
    <w:rsid w:val="00795C81"/>
    <w:rsid w:val="00795D54"/>
    <w:rsid w:val="00795EC9"/>
    <w:rsid w:val="007965E7"/>
    <w:rsid w:val="00797B80"/>
    <w:rsid w:val="007A00C7"/>
    <w:rsid w:val="007A0CE2"/>
    <w:rsid w:val="007A1154"/>
    <w:rsid w:val="007A1FE3"/>
    <w:rsid w:val="007A279A"/>
    <w:rsid w:val="007A2B77"/>
    <w:rsid w:val="007A3BE5"/>
    <w:rsid w:val="007A4B78"/>
    <w:rsid w:val="007A50F6"/>
    <w:rsid w:val="007A551F"/>
    <w:rsid w:val="007A5CB7"/>
    <w:rsid w:val="007A6326"/>
    <w:rsid w:val="007A6ED3"/>
    <w:rsid w:val="007A6F21"/>
    <w:rsid w:val="007A784C"/>
    <w:rsid w:val="007B0A2D"/>
    <w:rsid w:val="007B1085"/>
    <w:rsid w:val="007B11B7"/>
    <w:rsid w:val="007B135D"/>
    <w:rsid w:val="007B1920"/>
    <w:rsid w:val="007B2576"/>
    <w:rsid w:val="007B2997"/>
    <w:rsid w:val="007B3463"/>
    <w:rsid w:val="007B3722"/>
    <w:rsid w:val="007B3D37"/>
    <w:rsid w:val="007B3FCA"/>
    <w:rsid w:val="007B4064"/>
    <w:rsid w:val="007B42AB"/>
    <w:rsid w:val="007B4C3D"/>
    <w:rsid w:val="007B4F0A"/>
    <w:rsid w:val="007B5DCE"/>
    <w:rsid w:val="007B6081"/>
    <w:rsid w:val="007B6D46"/>
    <w:rsid w:val="007B6FB5"/>
    <w:rsid w:val="007C00FD"/>
    <w:rsid w:val="007C1B52"/>
    <w:rsid w:val="007C2448"/>
    <w:rsid w:val="007C259F"/>
    <w:rsid w:val="007C3311"/>
    <w:rsid w:val="007C4357"/>
    <w:rsid w:val="007C44D3"/>
    <w:rsid w:val="007C5453"/>
    <w:rsid w:val="007C6020"/>
    <w:rsid w:val="007C61E7"/>
    <w:rsid w:val="007C7538"/>
    <w:rsid w:val="007D2096"/>
    <w:rsid w:val="007D215C"/>
    <w:rsid w:val="007D242C"/>
    <w:rsid w:val="007D2591"/>
    <w:rsid w:val="007D2B58"/>
    <w:rsid w:val="007D2F04"/>
    <w:rsid w:val="007D3383"/>
    <w:rsid w:val="007D3AFA"/>
    <w:rsid w:val="007D4671"/>
    <w:rsid w:val="007D4A52"/>
    <w:rsid w:val="007D64DA"/>
    <w:rsid w:val="007D67AB"/>
    <w:rsid w:val="007D7240"/>
    <w:rsid w:val="007D7590"/>
    <w:rsid w:val="007D7E3D"/>
    <w:rsid w:val="007E0A8C"/>
    <w:rsid w:val="007E0E3F"/>
    <w:rsid w:val="007E0E89"/>
    <w:rsid w:val="007E1418"/>
    <w:rsid w:val="007E16AE"/>
    <w:rsid w:val="007E1A6E"/>
    <w:rsid w:val="007E4B68"/>
    <w:rsid w:val="007E52A7"/>
    <w:rsid w:val="007E5477"/>
    <w:rsid w:val="007E6F40"/>
    <w:rsid w:val="007F0319"/>
    <w:rsid w:val="007F0C91"/>
    <w:rsid w:val="007F11C3"/>
    <w:rsid w:val="007F1510"/>
    <w:rsid w:val="007F1929"/>
    <w:rsid w:val="007F354A"/>
    <w:rsid w:val="007F3A45"/>
    <w:rsid w:val="007F3AC0"/>
    <w:rsid w:val="007F3E8B"/>
    <w:rsid w:val="007F47C9"/>
    <w:rsid w:val="007F4E8A"/>
    <w:rsid w:val="007F4F23"/>
    <w:rsid w:val="007F60E8"/>
    <w:rsid w:val="007F6155"/>
    <w:rsid w:val="007F6264"/>
    <w:rsid w:val="007F6E0D"/>
    <w:rsid w:val="007F717B"/>
    <w:rsid w:val="007F7EDC"/>
    <w:rsid w:val="007F7FED"/>
    <w:rsid w:val="0080034E"/>
    <w:rsid w:val="00800414"/>
    <w:rsid w:val="008007F2"/>
    <w:rsid w:val="00800FD3"/>
    <w:rsid w:val="008017BB"/>
    <w:rsid w:val="008018A2"/>
    <w:rsid w:val="00801977"/>
    <w:rsid w:val="008058A1"/>
    <w:rsid w:val="00805CE5"/>
    <w:rsid w:val="00805F7C"/>
    <w:rsid w:val="00806DCD"/>
    <w:rsid w:val="008077C2"/>
    <w:rsid w:val="00807C9E"/>
    <w:rsid w:val="00807E67"/>
    <w:rsid w:val="00810BD1"/>
    <w:rsid w:val="00810D51"/>
    <w:rsid w:val="00811002"/>
    <w:rsid w:val="00811244"/>
    <w:rsid w:val="00812566"/>
    <w:rsid w:val="00812C85"/>
    <w:rsid w:val="008130FC"/>
    <w:rsid w:val="008135D5"/>
    <w:rsid w:val="00813C9E"/>
    <w:rsid w:val="008150C5"/>
    <w:rsid w:val="00815170"/>
    <w:rsid w:val="008157FE"/>
    <w:rsid w:val="00815F64"/>
    <w:rsid w:val="0081739D"/>
    <w:rsid w:val="00817820"/>
    <w:rsid w:val="00817D75"/>
    <w:rsid w:val="008202F2"/>
    <w:rsid w:val="008204CA"/>
    <w:rsid w:val="008211AE"/>
    <w:rsid w:val="00821E75"/>
    <w:rsid w:val="00822EB9"/>
    <w:rsid w:val="00823EB9"/>
    <w:rsid w:val="00825467"/>
    <w:rsid w:val="008254A6"/>
    <w:rsid w:val="00826222"/>
    <w:rsid w:val="008264C0"/>
    <w:rsid w:val="008265C1"/>
    <w:rsid w:val="00826CA7"/>
    <w:rsid w:val="00826E0E"/>
    <w:rsid w:val="00827599"/>
    <w:rsid w:val="00827624"/>
    <w:rsid w:val="00827C3F"/>
    <w:rsid w:val="00831896"/>
    <w:rsid w:val="0083327C"/>
    <w:rsid w:val="008333DA"/>
    <w:rsid w:val="00833621"/>
    <w:rsid w:val="00833DD3"/>
    <w:rsid w:val="008344E0"/>
    <w:rsid w:val="00834C0C"/>
    <w:rsid w:val="00834E9E"/>
    <w:rsid w:val="00836859"/>
    <w:rsid w:val="00836DDB"/>
    <w:rsid w:val="0084114D"/>
    <w:rsid w:val="008411AA"/>
    <w:rsid w:val="00841460"/>
    <w:rsid w:val="00841EDE"/>
    <w:rsid w:val="00842403"/>
    <w:rsid w:val="008425FD"/>
    <w:rsid w:val="00842CA0"/>
    <w:rsid w:val="00843C23"/>
    <w:rsid w:val="00843EEB"/>
    <w:rsid w:val="008457A9"/>
    <w:rsid w:val="008458EC"/>
    <w:rsid w:val="0084633F"/>
    <w:rsid w:val="008464BD"/>
    <w:rsid w:val="008501BC"/>
    <w:rsid w:val="00850767"/>
    <w:rsid w:val="00850EDB"/>
    <w:rsid w:val="00851589"/>
    <w:rsid w:val="00851EB2"/>
    <w:rsid w:val="0085293F"/>
    <w:rsid w:val="00852B5A"/>
    <w:rsid w:val="00852D49"/>
    <w:rsid w:val="00853C8F"/>
    <w:rsid w:val="00853F6C"/>
    <w:rsid w:val="00856ECC"/>
    <w:rsid w:val="00860216"/>
    <w:rsid w:val="0086095B"/>
    <w:rsid w:val="00860F8F"/>
    <w:rsid w:val="00861D26"/>
    <w:rsid w:val="00861E73"/>
    <w:rsid w:val="00863486"/>
    <w:rsid w:val="008634B6"/>
    <w:rsid w:val="00863B92"/>
    <w:rsid w:val="00863F1D"/>
    <w:rsid w:val="00864260"/>
    <w:rsid w:val="0086461A"/>
    <w:rsid w:val="00864AD1"/>
    <w:rsid w:val="00864E5A"/>
    <w:rsid w:val="00865342"/>
    <w:rsid w:val="00866274"/>
    <w:rsid w:val="00866627"/>
    <w:rsid w:val="008666AF"/>
    <w:rsid w:val="008703F5"/>
    <w:rsid w:val="00870C1C"/>
    <w:rsid w:val="00870EAB"/>
    <w:rsid w:val="008737AF"/>
    <w:rsid w:val="00873C53"/>
    <w:rsid w:val="00873C55"/>
    <w:rsid w:val="00873D7D"/>
    <w:rsid w:val="0087410F"/>
    <w:rsid w:val="00874607"/>
    <w:rsid w:val="008748CD"/>
    <w:rsid w:val="008754C1"/>
    <w:rsid w:val="00875756"/>
    <w:rsid w:val="00876740"/>
    <w:rsid w:val="008769E0"/>
    <w:rsid w:val="0087726E"/>
    <w:rsid w:val="008773CF"/>
    <w:rsid w:val="008775E5"/>
    <w:rsid w:val="008779B8"/>
    <w:rsid w:val="0088017D"/>
    <w:rsid w:val="00881327"/>
    <w:rsid w:val="00881FB2"/>
    <w:rsid w:val="00882009"/>
    <w:rsid w:val="00882E92"/>
    <w:rsid w:val="0088315A"/>
    <w:rsid w:val="00884047"/>
    <w:rsid w:val="00885465"/>
    <w:rsid w:val="00885481"/>
    <w:rsid w:val="00886F6F"/>
    <w:rsid w:val="00887C2F"/>
    <w:rsid w:val="00887F6D"/>
    <w:rsid w:val="008905DD"/>
    <w:rsid w:val="00890B12"/>
    <w:rsid w:val="00890E8C"/>
    <w:rsid w:val="0089163F"/>
    <w:rsid w:val="00891908"/>
    <w:rsid w:val="0089192E"/>
    <w:rsid w:val="00892957"/>
    <w:rsid w:val="00892A9D"/>
    <w:rsid w:val="00893235"/>
    <w:rsid w:val="008933DC"/>
    <w:rsid w:val="008934E4"/>
    <w:rsid w:val="00893BF2"/>
    <w:rsid w:val="00893C71"/>
    <w:rsid w:val="00894239"/>
    <w:rsid w:val="0089567F"/>
    <w:rsid w:val="00895D69"/>
    <w:rsid w:val="00896600"/>
    <w:rsid w:val="00897759"/>
    <w:rsid w:val="00897AB6"/>
    <w:rsid w:val="008A0B7E"/>
    <w:rsid w:val="008A14CD"/>
    <w:rsid w:val="008A1728"/>
    <w:rsid w:val="008A1974"/>
    <w:rsid w:val="008A19E9"/>
    <w:rsid w:val="008A3B03"/>
    <w:rsid w:val="008A48A2"/>
    <w:rsid w:val="008A48DA"/>
    <w:rsid w:val="008A49DD"/>
    <w:rsid w:val="008A632D"/>
    <w:rsid w:val="008A665A"/>
    <w:rsid w:val="008A67C6"/>
    <w:rsid w:val="008A6AE0"/>
    <w:rsid w:val="008A713B"/>
    <w:rsid w:val="008A7FCC"/>
    <w:rsid w:val="008B014A"/>
    <w:rsid w:val="008B0285"/>
    <w:rsid w:val="008B0A2C"/>
    <w:rsid w:val="008B0BED"/>
    <w:rsid w:val="008B1DC6"/>
    <w:rsid w:val="008B202F"/>
    <w:rsid w:val="008B2A76"/>
    <w:rsid w:val="008B3847"/>
    <w:rsid w:val="008B537B"/>
    <w:rsid w:val="008B6750"/>
    <w:rsid w:val="008B71B5"/>
    <w:rsid w:val="008B7315"/>
    <w:rsid w:val="008B7BE2"/>
    <w:rsid w:val="008C1719"/>
    <w:rsid w:val="008C1C64"/>
    <w:rsid w:val="008C1D9D"/>
    <w:rsid w:val="008C21F4"/>
    <w:rsid w:val="008C34F9"/>
    <w:rsid w:val="008C3DAD"/>
    <w:rsid w:val="008C4012"/>
    <w:rsid w:val="008C4B7A"/>
    <w:rsid w:val="008C538E"/>
    <w:rsid w:val="008C5CD8"/>
    <w:rsid w:val="008C6403"/>
    <w:rsid w:val="008C6B5D"/>
    <w:rsid w:val="008C77DC"/>
    <w:rsid w:val="008D06BA"/>
    <w:rsid w:val="008D2F3D"/>
    <w:rsid w:val="008D31F7"/>
    <w:rsid w:val="008D3A12"/>
    <w:rsid w:val="008D4105"/>
    <w:rsid w:val="008D48C8"/>
    <w:rsid w:val="008D4A89"/>
    <w:rsid w:val="008D4D89"/>
    <w:rsid w:val="008D613A"/>
    <w:rsid w:val="008D647E"/>
    <w:rsid w:val="008D771D"/>
    <w:rsid w:val="008D7979"/>
    <w:rsid w:val="008D7A2F"/>
    <w:rsid w:val="008E0369"/>
    <w:rsid w:val="008E17AB"/>
    <w:rsid w:val="008E1C3B"/>
    <w:rsid w:val="008E2092"/>
    <w:rsid w:val="008E20BE"/>
    <w:rsid w:val="008E27D0"/>
    <w:rsid w:val="008E2C37"/>
    <w:rsid w:val="008E4BAA"/>
    <w:rsid w:val="008E4F7D"/>
    <w:rsid w:val="008E5655"/>
    <w:rsid w:val="008E5B38"/>
    <w:rsid w:val="008E64D7"/>
    <w:rsid w:val="008E74E7"/>
    <w:rsid w:val="008E7980"/>
    <w:rsid w:val="008E7FFC"/>
    <w:rsid w:val="008F017E"/>
    <w:rsid w:val="008F088A"/>
    <w:rsid w:val="008F0A31"/>
    <w:rsid w:val="008F1671"/>
    <w:rsid w:val="008F16CC"/>
    <w:rsid w:val="008F2796"/>
    <w:rsid w:val="008F41CA"/>
    <w:rsid w:val="008F4324"/>
    <w:rsid w:val="008F51F9"/>
    <w:rsid w:val="008F5246"/>
    <w:rsid w:val="008F57B0"/>
    <w:rsid w:val="008F5C6B"/>
    <w:rsid w:val="008F6570"/>
    <w:rsid w:val="008F670C"/>
    <w:rsid w:val="008F7712"/>
    <w:rsid w:val="008F7F62"/>
    <w:rsid w:val="00900509"/>
    <w:rsid w:val="00901DE9"/>
    <w:rsid w:val="009020F8"/>
    <w:rsid w:val="00902FA0"/>
    <w:rsid w:val="009030F5"/>
    <w:rsid w:val="009035A6"/>
    <w:rsid w:val="00903860"/>
    <w:rsid w:val="0090545E"/>
    <w:rsid w:val="0090574D"/>
    <w:rsid w:val="00905E7B"/>
    <w:rsid w:val="00906058"/>
    <w:rsid w:val="009067BA"/>
    <w:rsid w:val="009103B0"/>
    <w:rsid w:val="00911181"/>
    <w:rsid w:val="0091181B"/>
    <w:rsid w:val="00911CA1"/>
    <w:rsid w:val="00911E5B"/>
    <w:rsid w:val="0091383D"/>
    <w:rsid w:val="00913C61"/>
    <w:rsid w:val="00914D51"/>
    <w:rsid w:val="009161DA"/>
    <w:rsid w:val="009165B3"/>
    <w:rsid w:val="00920A1E"/>
    <w:rsid w:val="00921904"/>
    <w:rsid w:val="00922366"/>
    <w:rsid w:val="009238F7"/>
    <w:rsid w:val="00923BFF"/>
    <w:rsid w:val="00923CB0"/>
    <w:rsid w:val="009242D4"/>
    <w:rsid w:val="009243E7"/>
    <w:rsid w:val="00924A69"/>
    <w:rsid w:val="00924D7C"/>
    <w:rsid w:val="00924E23"/>
    <w:rsid w:val="00925203"/>
    <w:rsid w:val="00925586"/>
    <w:rsid w:val="0092561F"/>
    <w:rsid w:val="009269EC"/>
    <w:rsid w:val="009279C0"/>
    <w:rsid w:val="00930802"/>
    <w:rsid w:val="0093328C"/>
    <w:rsid w:val="009332D6"/>
    <w:rsid w:val="00933633"/>
    <w:rsid w:val="009338E9"/>
    <w:rsid w:val="00935D05"/>
    <w:rsid w:val="00937F68"/>
    <w:rsid w:val="00940EE1"/>
    <w:rsid w:val="00941FEA"/>
    <w:rsid w:val="009421BC"/>
    <w:rsid w:val="00943D88"/>
    <w:rsid w:val="00943EDC"/>
    <w:rsid w:val="009454C2"/>
    <w:rsid w:val="0094580F"/>
    <w:rsid w:val="00945AA5"/>
    <w:rsid w:val="0094712B"/>
    <w:rsid w:val="00947DCE"/>
    <w:rsid w:val="009500CE"/>
    <w:rsid w:val="00950357"/>
    <w:rsid w:val="0095199F"/>
    <w:rsid w:val="00952C03"/>
    <w:rsid w:val="009536DD"/>
    <w:rsid w:val="009538BC"/>
    <w:rsid w:val="00953A62"/>
    <w:rsid w:val="00953D11"/>
    <w:rsid w:val="00954A24"/>
    <w:rsid w:val="00954B12"/>
    <w:rsid w:val="0095551A"/>
    <w:rsid w:val="0095594C"/>
    <w:rsid w:val="009560AC"/>
    <w:rsid w:val="00960AD1"/>
    <w:rsid w:val="0096185F"/>
    <w:rsid w:val="00961F5A"/>
    <w:rsid w:val="009621D8"/>
    <w:rsid w:val="0096249F"/>
    <w:rsid w:val="00962DFB"/>
    <w:rsid w:val="00963DBC"/>
    <w:rsid w:val="00964A99"/>
    <w:rsid w:val="00964FCC"/>
    <w:rsid w:val="00965B6A"/>
    <w:rsid w:val="00965F38"/>
    <w:rsid w:val="00966143"/>
    <w:rsid w:val="00967489"/>
    <w:rsid w:val="0097039C"/>
    <w:rsid w:val="00970586"/>
    <w:rsid w:val="00970C10"/>
    <w:rsid w:val="00971336"/>
    <w:rsid w:val="00971A62"/>
    <w:rsid w:val="00972949"/>
    <w:rsid w:val="00973866"/>
    <w:rsid w:val="00973D94"/>
    <w:rsid w:val="00975254"/>
    <w:rsid w:val="0097530A"/>
    <w:rsid w:val="0097533F"/>
    <w:rsid w:val="009756B9"/>
    <w:rsid w:val="00975F78"/>
    <w:rsid w:val="00977864"/>
    <w:rsid w:val="00977EF7"/>
    <w:rsid w:val="009805F9"/>
    <w:rsid w:val="009806E7"/>
    <w:rsid w:val="00980DE7"/>
    <w:rsid w:val="00980E30"/>
    <w:rsid w:val="00981568"/>
    <w:rsid w:val="00981766"/>
    <w:rsid w:val="00981C63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12D"/>
    <w:rsid w:val="00990639"/>
    <w:rsid w:val="009914C8"/>
    <w:rsid w:val="00991CB0"/>
    <w:rsid w:val="00992B99"/>
    <w:rsid w:val="00993577"/>
    <w:rsid w:val="00993F02"/>
    <w:rsid w:val="00995440"/>
    <w:rsid w:val="009958B1"/>
    <w:rsid w:val="00996114"/>
    <w:rsid w:val="009963AD"/>
    <w:rsid w:val="00996955"/>
    <w:rsid w:val="00996F20"/>
    <w:rsid w:val="009975DC"/>
    <w:rsid w:val="009A0673"/>
    <w:rsid w:val="009A12A2"/>
    <w:rsid w:val="009A1FE6"/>
    <w:rsid w:val="009A2083"/>
    <w:rsid w:val="009A2090"/>
    <w:rsid w:val="009A34E2"/>
    <w:rsid w:val="009A3758"/>
    <w:rsid w:val="009A4D4B"/>
    <w:rsid w:val="009A5379"/>
    <w:rsid w:val="009A5455"/>
    <w:rsid w:val="009A5489"/>
    <w:rsid w:val="009A59F4"/>
    <w:rsid w:val="009A5B88"/>
    <w:rsid w:val="009A5FDA"/>
    <w:rsid w:val="009A6AAA"/>
    <w:rsid w:val="009A6D02"/>
    <w:rsid w:val="009A7418"/>
    <w:rsid w:val="009A7AB2"/>
    <w:rsid w:val="009A7AF3"/>
    <w:rsid w:val="009B0D2B"/>
    <w:rsid w:val="009B1258"/>
    <w:rsid w:val="009B1A08"/>
    <w:rsid w:val="009B1D57"/>
    <w:rsid w:val="009B4411"/>
    <w:rsid w:val="009B4793"/>
    <w:rsid w:val="009B5127"/>
    <w:rsid w:val="009B5361"/>
    <w:rsid w:val="009B54C8"/>
    <w:rsid w:val="009B57A6"/>
    <w:rsid w:val="009B5D46"/>
    <w:rsid w:val="009B5E03"/>
    <w:rsid w:val="009B6637"/>
    <w:rsid w:val="009B7291"/>
    <w:rsid w:val="009C0742"/>
    <w:rsid w:val="009C0AC9"/>
    <w:rsid w:val="009C0DAF"/>
    <w:rsid w:val="009C0EAE"/>
    <w:rsid w:val="009C1042"/>
    <w:rsid w:val="009C156A"/>
    <w:rsid w:val="009C24B7"/>
    <w:rsid w:val="009C24FB"/>
    <w:rsid w:val="009C2903"/>
    <w:rsid w:val="009C3314"/>
    <w:rsid w:val="009C4ADA"/>
    <w:rsid w:val="009C5907"/>
    <w:rsid w:val="009C6FCE"/>
    <w:rsid w:val="009C71C0"/>
    <w:rsid w:val="009C7728"/>
    <w:rsid w:val="009D0728"/>
    <w:rsid w:val="009D170D"/>
    <w:rsid w:val="009D1BDF"/>
    <w:rsid w:val="009D2427"/>
    <w:rsid w:val="009D2E88"/>
    <w:rsid w:val="009D361B"/>
    <w:rsid w:val="009D3A10"/>
    <w:rsid w:val="009D41A9"/>
    <w:rsid w:val="009D4A69"/>
    <w:rsid w:val="009D51C1"/>
    <w:rsid w:val="009D5B11"/>
    <w:rsid w:val="009D7C35"/>
    <w:rsid w:val="009E03BD"/>
    <w:rsid w:val="009E1137"/>
    <w:rsid w:val="009E1321"/>
    <w:rsid w:val="009E1629"/>
    <w:rsid w:val="009E1A58"/>
    <w:rsid w:val="009E29F0"/>
    <w:rsid w:val="009E2E65"/>
    <w:rsid w:val="009E42C0"/>
    <w:rsid w:val="009E44BD"/>
    <w:rsid w:val="009E46DE"/>
    <w:rsid w:val="009E519F"/>
    <w:rsid w:val="009E528B"/>
    <w:rsid w:val="009E5941"/>
    <w:rsid w:val="009E6151"/>
    <w:rsid w:val="009E6342"/>
    <w:rsid w:val="009E63A3"/>
    <w:rsid w:val="009E67F7"/>
    <w:rsid w:val="009E77E6"/>
    <w:rsid w:val="009F16BC"/>
    <w:rsid w:val="009F1BF5"/>
    <w:rsid w:val="009F1C1C"/>
    <w:rsid w:val="009F20F7"/>
    <w:rsid w:val="009F219D"/>
    <w:rsid w:val="009F28C9"/>
    <w:rsid w:val="009F2C36"/>
    <w:rsid w:val="009F2D31"/>
    <w:rsid w:val="009F3B88"/>
    <w:rsid w:val="009F3C5A"/>
    <w:rsid w:val="009F3C5D"/>
    <w:rsid w:val="009F5B34"/>
    <w:rsid w:val="009F61E3"/>
    <w:rsid w:val="009F6B59"/>
    <w:rsid w:val="009F753F"/>
    <w:rsid w:val="009F7C03"/>
    <w:rsid w:val="00A000FB"/>
    <w:rsid w:val="00A00542"/>
    <w:rsid w:val="00A00E2B"/>
    <w:rsid w:val="00A00E9D"/>
    <w:rsid w:val="00A073FB"/>
    <w:rsid w:val="00A07426"/>
    <w:rsid w:val="00A07CBD"/>
    <w:rsid w:val="00A10793"/>
    <w:rsid w:val="00A10A91"/>
    <w:rsid w:val="00A10F3A"/>
    <w:rsid w:val="00A1187D"/>
    <w:rsid w:val="00A12CDC"/>
    <w:rsid w:val="00A13CD7"/>
    <w:rsid w:val="00A13E0B"/>
    <w:rsid w:val="00A13FE6"/>
    <w:rsid w:val="00A14C11"/>
    <w:rsid w:val="00A16C59"/>
    <w:rsid w:val="00A173C6"/>
    <w:rsid w:val="00A207CA"/>
    <w:rsid w:val="00A20F1F"/>
    <w:rsid w:val="00A21CAB"/>
    <w:rsid w:val="00A21D56"/>
    <w:rsid w:val="00A23089"/>
    <w:rsid w:val="00A23891"/>
    <w:rsid w:val="00A24288"/>
    <w:rsid w:val="00A25C98"/>
    <w:rsid w:val="00A267CE"/>
    <w:rsid w:val="00A27097"/>
    <w:rsid w:val="00A27A76"/>
    <w:rsid w:val="00A27EE5"/>
    <w:rsid w:val="00A30CB9"/>
    <w:rsid w:val="00A319B1"/>
    <w:rsid w:val="00A319FC"/>
    <w:rsid w:val="00A32649"/>
    <w:rsid w:val="00A3292D"/>
    <w:rsid w:val="00A338AE"/>
    <w:rsid w:val="00A34922"/>
    <w:rsid w:val="00A34C72"/>
    <w:rsid w:val="00A34F49"/>
    <w:rsid w:val="00A36203"/>
    <w:rsid w:val="00A36C1D"/>
    <w:rsid w:val="00A3753C"/>
    <w:rsid w:val="00A375E2"/>
    <w:rsid w:val="00A41195"/>
    <w:rsid w:val="00A418AD"/>
    <w:rsid w:val="00A43132"/>
    <w:rsid w:val="00A43216"/>
    <w:rsid w:val="00A43B07"/>
    <w:rsid w:val="00A45F63"/>
    <w:rsid w:val="00A464FF"/>
    <w:rsid w:val="00A468BA"/>
    <w:rsid w:val="00A46C45"/>
    <w:rsid w:val="00A46CE0"/>
    <w:rsid w:val="00A47CD0"/>
    <w:rsid w:val="00A47CE7"/>
    <w:rsid w:val="00A501DA"/>
    <w:rsid w:val="00A505B6"/>
    <w:rsid w:val="00A507BB"/>
    <w:rsid w:val="00A5089D"/>
    <w:rsid w:val="00A51867"/>
    <w:rsid w:val="00A51F43"/>
    <w:rsid w:val="00A52092"/>
    <w:rsid w:val="00A52A81"/>
    <w:rsid w:val="00A532E4"/>
    <w:rsid w:val="00A533A8"/>
    <w:rsid w:val="00A535FB"/>
    <w:rsid w:val="00A535FC"/>
    <w:rsid w:val="00A53EDF"/>
    <w:rsid w:val="00A54D06"/>
    <w:rsid w:val="00A55F08"/>
    <w:rsid w:val="00A57713"/>
    <w:rsid w:val="00A5796A"/>
    <w:rsid w:val="00A602ED"/>
    <w:rsid w:val="00A60B9B"/>
    <w:rsid w:val="00A61253"/>
    <w:rsid w:val="00A63862"/>
    <w:rsid w:val="00A647FF"/>
    <w:rsid w:val="00A65048"/>
    <w:rsid w:val="00A67269"/>
    <w:rsid w:val="00A67ABE"/>
    <w:rsid w:val="00A67CFB"/>
    <w:rsid w:val="00A67F73"/>
    <w:rsid w:val="00A700E5"/>
    <w:rsid w:val="00A7103C"/>
    <w:rsid w:val="00A7153B"/>
    <w:rsid w:val="00A71AA5"/>
    <w:rsid w:val="00A72308"/>
    <w:rsid w:val="00A7260E"/>
    <w:rsid w:val="00A73304"/>
    <w:rsid w:val="00A737A2"/>
    <w:rsid w:val="00A7435A"/>
    <w:rsid w:val="00A74394"/>
    <w:rsid w:val="00A74557"/>
    <w:rsid w:val="00A747B3"/>
    <w:rsid w:val="00A74BCD"/>
    <w:rsid w:val="00A7550C"/>
    <w:rsid w:val="00A75E19"/>
    <w:rsid w:val="00A76961"/>
    <w:rsid w:val="00A773D4"/>
    <w:rsid w:val="00A77940"/>
    <w:rsid w:val="00A804AB"/>
    <w:rsid w:val="00A80887"/>
    <w:rsid w:val="00A81002"/>
    <w:rsid w:val="00A817A7"/>
    <w:rsid w:val="00A817D1"/>
    <w:rsid w:val="00A8236E"/>
    <w:rsid w:val="00A84603"/>
    <w:rsid w:val="00A847D3"/>
    <w:rsid w:val="00A8480A"/>
    <w:rsid w:val="00A849ED"/>
    <w:rsid w:val="00A84B84"/>
    <w:rsid w:val="00A86120"/>
    <w:rsid w:val="00A86908"/>
    <w:rsid w:val="00A90FB8"/>
    <w:rsid w:val="00A91617"/>
    <w:rsid w:val="00A936B8"/>
    <w:rsid w:val="00A9387C"/>
    <w:rsid w:val="00A93B07"/>
    <w:rsid w:val="00A94243"/>
    <w:rsid w:val="00A95BC6"/>
    <w:rsid w:val="00A95FB1"/>
    <w:rsid w:val="00A96278"/>
    <w:rsid w:val="00A9645A"/>
    <w:rsid w:val="00A97820"/>
    <w:rsid w:val="00A97FA0"/>
    <w:rsid w:val="00AA060B"/>
    <w:rsid w:val="00AA1FF9"/>
    <w:rsid w:val="00AA20ED"/>
    <w:rsid w:val="00AA23CB"/>
    <w:rsid w:val="00AA38AE"/>
    <w:rsid w:val="00AA44BB"/>
    <w:rsid w:val="00AA524F"/>
    <w:rsid w:val="00AA5D7D"/>
    <w:rsid w:val="00AA5EDC"/>
    <w:rsid w:val="00AA758F"/>
    <w:rsid w:val="00AB1010"/>
    <w:rsid w:val="00AB3C7C"/>
    <w:rsid w:val="00AB41AF"/>
    <w:rsid w:val="00AB47DA"/>
    <w:rsid w:val="00AB4908"/>
    <w:rsid w:val="00AB4CDA"/>
    <w:rsid w:val="00AB5225"/>
    <w:rsid w:val="00AB67D1"/>
    <w:rsid w:val="00AB696E"/>
    <w:rsid w:val="00AB7DD4"/>
    <w:rsid w:val="00AB7F8F"/>
    <w:rsid w:val="00AC2DE0"/>
    <w:rsid w:val="00AC39C3"/>
    <w:rsid w:val="00AC4975"/>
    <w:rsid w:val="00AC5D54"/>
    <w:rsid w:val="00AC5E7F"/>
    <w:rsid w:val="00AC6605"/>
    <w:rsid w:val="00AC6D81"/>
    <w:rsid w:val="00AC6EC1"/>
    <w:rsid w:val="00AC6F00"/>
    <w:rsid w:val="00AD0AA7"/>
    <w:rsid w:val="00AD0EB9"/>
    <w:rsid w:val="00AD0FDA"/>
    <w:rsid w:val="00AD111C"/>
    <w:rsid w:val="00AD1344"/>
    <w:rsid w:val="00AD1E24"/>
    <w:rsid w:val="00AD2E9F"/>
    <w:rsid w:val="00AD2F38"/>
    <w:rsid w:val="00AD43A0"/>
    <w:rsid w:val="00AD56F4"/>
    <w:rsid w:val="00AD642D"/>
    <w:rsid w:val="00AD66F0"/>
    <w:rsid w:val="00AD69C4"/>
    <w:rsid w:val="00AD76FD"/>
    <w:rsid w:val="00AD787E"/>
    <w:rsid w:val="00AD7D74"/>
    <w:rsid w:val="00AE0170"/>
    <w:rsid w:val="00AE03DE"/>
    <w:rsid w:val="00AE18A5"/>
    <w:rsid w:val="00AE20FB"/>
    <w:rsid w:val="00AE2BDF"/>
    <w:rsid w:val="00AE2D15"/>
    <w:rsid w:val="00AE41B9"/>
    <w:rsid w:val="00AE5171"/>
    <w:rsid w:val="00AE55CE"/>
    <w:rsid w:val="00AE55F2"/>
    <w:rsid w:val="00AE6B1D"/>
    <w:rsid w:val="00AE702B"/>
    <w:rsid w:val="00AE79AB"/>
    <w:rsid w:val="00AF04CF"/>
    <w:rsid w:val="00AF0757"/>
    <w:rsid w:val="00AF1F26"/>
    <w:rsid w:val="00AF2838"/>
    <w:rsid w:val="00AF2D76"/>
    <w:rsid w:val="00AF2E6D"/>
    <w:rsid w:val="00AF30EB"/>
    <w:rsid w:val="00AF3170"/>
    <w:rsid w:val="00AF35A0"/>
    <w:rsid w:val="00AF57BA"/>
    <w:rsid w:val="00AF6B84"/>
    <w:rsid w:val="00AF71AA"/>
    <w:rsid w:val="00AF7DF3"/>
    <w:rsid w:val="00AF7FF9"/>
    <w:rsid w:val="00B00487"/>
    <w:rsid w:val="00B0073E"/>
    <w:rsid w:val="00B00BA8"/>
    <w:rsid w:val="00B00D6F"/>
    <w:rsid w:val="00B00E2B"/>
    <w:rsid w:val="00B00EB7"/>
    <w:rsid w:val="00B02AE8"/>
    <w:rsid w:val="00B02C87"/>
    <w:rsid w:val="00B030EE"/>
    <w:rsid w:val="00B03ECA"/>
    <w:rsid w:val="00B04994"/>
    <w:rsid w:val="00B04A2C"/>
    <w:rsid w:val="00B05E20"/>
    <w:rsid w:val="00B05E35"/>
    <w:rsid w:val="00B05F1C"/>
    <w:rsid w:val="00B06728"/>
    <w:rsid w:val="00B06AD6"/>
    <w:rsid w:val="00B077B7"/>
    <w:rsid w:val="00B10515"/>
    <w:rsid w:val="00B10E73"/>
    <w:rsid w:val="00B116DA"/>
    <w:rsid w:val="00B11ADD"/>
    <w:rsid w:val="00B11D8F"/>
    <w:rsid w:val="00B11FA5"/>
    <w:rsid w:val="00B1266B"/>
    <w:rsid w:val="00B12C04"/>
    <w:rsid w:val="00B1385B"/>
    <w:rsid w:val="00B13EB1"/>
    <w:rsid w:val="00B14115"/>
    <w:rsid w:val="00B141A0"/>
    <w:rsid w:val="00B14823"/>
    <w:rsid w:val="00B14BEC"/>
    <w:rsid w:val="00B14BFA"/>
    <w:rsid w:val="00B15196"/>
    <w:rsid w:val="00B156E9"/>
    <w:rsid w:val="00B15972"/>
    <w:rsid w:val="00B15C07"/>
    <w:rsid w:val="00B1655C"/>
    <w:rsid w:val="00B20067"/>
    <w:rsid w:val="00B2077B"/>
    <w:rsid w:val="00B20E91"/>
    <w:rsid w:val="00B21A80"/>
    <w:rsid w:val="00B21D92"/>
    <w:rsid w:val="00B22B4B"/>
    <w:rsid w:val="00B22E44"/>
    <w:rsid w:val="00B2387E"/>
    <w:rsid w:val="00B23E56"/>
    <w:rsid w:val="00B2424D"/>
    <w:rsid w:val="00B253F7"/>
    <w:rsid w:val="00B25467"/>
    <w:rsid w:val="00B25A9A"/>
    <w:rsid w:val="00B25DF9"/>
    <w:rsid w:val="00B25EC8"/>
    <w:rsid w:val="00B25F75"/>
    <w:rsid w:val="00B26EB3"/>
    <w:rsid w:val="00B26F02"/>
    <w:rsid w:val="00B27278"/>
    <w:rsid w:val="00B30530"/>
    <w:rsid w:val="00B30CA3"/>
    <w:rsid w:val="00B30F98"/>
    <w:rsid w:val="00B322F5"/>
    <w:rsid w:val="00B3320D"/>
    <w:rsid w:val="00B35465"/>
    <w:rsid w:val="00B36C2A"/>
    <w:rsid w:val="00B36CE3"/>
    <w:rsid w:val="00B377A6"/>
    <w:rsid w:val="00B37975"/>
    <w:rsid w:val="00B407E3"/>
    <w:rsid w:val="00B41412"/>
    <w:rsid w:val="00B427CB"/>
    <w:rsid w:val="00B435CC"/>
    <w:rsid w:val="00B441A8"/>
    <w:rsid w:val="00B44542"/>
    <w:rsid w:val="00B445C2"/>
    <w:rsid w:val="00B44AF1"/>
    <w:rsid w:val="00B44E57"/>
    <w:rsid w:val="00B44F03"/>
    <w:rsid w:val="00B45E18"/>
    <w:rsid w:val="00B45FA6"/>
    <w:rsid w:val="00B4607C"/>
    <w:rsid w:val="00B4785A"/>
    <w:rsid w:val="00B47E86"/>
    <w:rsid w:val="00B510E7"/>
    <w:rsid w:val="00B52CA5"/>
    <w:rsid w:val="00B5365A"/>
    <w:rsid w:val="00B53998"/>
    <w:rsid w:val="00B549B3"/>
    <w:rsid w:val="00B54BA1"/>
    <w:rsid w:val="00B556CF"/>
    <w:rsid w:val="00B56409"/>
    <w:rsid w:val="00B569AB"/>
    <w:rsid w:val="00B56C75"/>
    <w:rsid w:val="00B61437"/>
    <w:rsid w:val="00B62336"/>
    <w:rsid w:val="00B6234C"/>
    <w:rsid w:val="00B63500"/>
    <w:rsid w:val="00B6361B"/>
    <w:rsid w:val="00B63753"/>
    <w:rsid w:val="00B64249"/>
    <w:rsid w:val="00B651C8"/>
    <w:rsid w:val="00B65816"/>
    <w:rsid w:val="00B6679E"/>
    <w:rsid w:val="00B66DFD"/>
    <w:rsid w:val="00B7151D"/>
    <w:rsid w:val="00B715C5"/>
    <w:rsid w:val="00B71628"/>
    <w:rsid w:val="00B7176F"/>
    <w:rsid w:val="00B71A78"/>
    <w:rsid w:val="00B723C9"/>
    <w:rsid w:val="00B7254D"/>
    <w:rsid w:val="00B72785"/>
    <w:rsid w:val="00B72F9F"/>
    <w:rsid w:val="00B73A32"/>
    <w:rsid w:val="00B73E11"/>
    <w:rsid w:val="00B75170"/>
    <w:rsid w:val="00B7586C"/>
    <w:rsid w:val="00B767EC"/>
    <w:rsid w:val="00B7744F"/>
    <w:rsid w:val="00B80471"/>
    <w:rsid w:val="00B81475"/>
    <w:rsid w:val="00B81DE5"/>
    <w:rsid w:val="00B8246D"/>
    <w:rsid w:val="00B834F0"/>
    <w:rsid w:val="00B839C1"/>
    <w:rsid w:val="00B851CD"/>
    <w:rsid w:val="00B85406"/>
    <w:rsid w:val="00B85940"/>
    <w:rsid w:val="00B865DF"/>
    <w:rsid w:val="00B868B2"/>
    <w:rsid w:val="00B86B87"/>
    <w:rsid w:val="00B87DD5"/>
    <w:rsid w:val="00B905E1"/>
    <w:rsid w:val="00B907E2"/>
    <w:rsid w:val="00B909F0"/>
    <w:rsid w:val="00B90A39"/>
    <w:rsid w:val="00B90A3B"/>
    <w:rsid w:val="00B90D91"/>
    <w:rsid w:val="00B90EBF"/>
    <w:rsid w:val="00B913A3"/>
    <w:rsid w:val="00B91E9F"/>
    <w:rsid w:val="00B92E70"/>
    <w:rsid w:val="00B9410F"/>
    <w:rsid w:val="00B951AB"/>
    <w:rsid w:val="00B95DC0"/>
    <w:rsid w:val="00B962CB"/>
    <w:rsid w:val="00B96A6C"/>
    <w:rsid w:val="00B97AB9"/>
    <w:rsid w:val="00BA08DA"/>
    <w:rsid w:val="00BA10DB"/>
    <w:rsid w:val="00BA3EA9"/>
    <w:rsid w:val="00BA4E6F"/>
    <w:rsid w:val="00BA5260"/>
    <w:rsid w:val="00BA5549"/>
    <w:rsid w:val="00BA5F72"/>
    <w:rsid w:val="00BA6682"/>
    <w:rsid w:val="00BA700B"/>
    <w:rsid w:val="00BA7186"/>
    <w:rsid w:val="00BA7207"/>
    <w:rsid w:val="00BA745C"/>
    <w:rsid w:val="00BA789F"/>
    <w:rsid w:val="00BB05E7"/>
    <w:rsid w:val="00BB0FF0"/>
    <w:rsid w:val="00BB1365"/>
    <w:rsid w:val="00BB3D3E"/>
    <w:rsid w:val="00BB3EE6"/>
    <w:rsid w:val="00BB472E"/>
    <w:rsid w:val="00BB478F"/>
    <w:rsid w:val="00BB497F"/>
    <w:rsid w:val="00BB584C"/>
    <w:rsid w:val="00BB5C9A"/>
    <w:rsid w:val="00BB5D27"/>
    <w:rsid w:val="00BB65F9"/>
    <w:rsid w:val="00BB6AE4"/>
    <w:rsid w:val="00BB723C"/>
    <w:rsid w:val="00BB77C9"/>
    <w:rsid w:val="00BC06D2"/>
    <w:rsid w:val="00BC26BC"/>
    <w:rsid w:val="00BC26EB"/>
    <w:rsid w:val="00BC2CD8"/>
    <w:rsid w:val="00BC2EC2"/>
    <w:rsid w:val="00BC355D"/>
    <w:rsid w:val="00BC389A"/>
    <w:rsid w:val="00BC489E"/>
    <w:rsid w:val="00BC4AE0"/>
    <w:rsid w:val="00BC4F63"/>
    <w:rsid w:val="00BC5101"/>
    <w:rsid w:val="00BC52AE"/>
    <w:rsid w:val="00BC60AD"/>
    <w:rsid w:val="00BC694B"/>
    <w:rsid w:val="00BC6BBD"/>
    <w:rsid w:val="00BC7B44"/>
    <w:rsid w:val="00BC7D5A"/>
    <w:rsid w:val="00BC7FA4"/>
    <w:rsid w:val="00BD00D9"/>
    <w:rsid w:val="00BD0103"/>
    <w:rsid w:val="00BD0795"/>
    <w:rsid w:val="00BD11C2"/>
    <w:rsid w:val="00BD155F"/>
    <w:rsid w:val="00BD1652"/>
    <w:rsid w:val="00BD16B2"/>
    <w:rsid w:val="00BD1990"/>
    <w:rsid w:val="00BD1B76"/>
    <w:rsid w:val="00BD1EE8"/>
    <w:rsid w:val="00BD200D"/>
    <w:rsid w:val="00BD486D"/>
    <w:rsid w:val="00BD4AA9"/>
    <w:rsid w:val="00BD53D7"/>
    <w:rsid w:val="00BD5F8A"/>
    <w:rsid w:val="00BD7542"/>
    <w:rsid w:val="00BE08A5"/>
    <w:rsid w:val="00BE2B33"/>
    <w:rsid w:val="00BE3C5F"/>
    <w:rsid w:val="00BE4D1C"/>
    <w:rsid w:val="00BE628A"/>
    <w:rsid w:val="00BE65B5"/>
    <w:rsid w:val="00BE7E04"/>
    <w:rsid w:val="00BF027C"/>
    <w:rsid w:val="00BF155A"/>
    <w:rsid w:val="00BF2A5F"/>
    <w:rsid w:val="00BF50C5"/>
    <w:rsid w:val="00BF55F2"/>
    <w:rsid w:val="00BF5A67"/>
    <w:rsid w:val="00BF6D64"/>
    <w:rsid w:val="00C00D17"/>
    <w:rsid w:val="00C010DD"/>
    <w:rsid w:val="00C01E63"/>
    <w:rsid w:val="00C01F71"/>
    <w:rsid w:val="00C02DDD"/>
    <w:rsid w:val="00C02F61"/>
    <w:rsid w:val="00C03431"/>
    <w:rsid w:val="00C03509"/>
    <w:rsid w:val="00C044A2"/>
    <w:rsid w:val="00C06210"/>
    <w:rsid w:val="00C1026E"/>
    <w:rsid w:val="00C10B70"/>
    <w:rsid w:val="00C10BC1"/>
    <w:rsid w:val="00C111B9"/>
    <w:rsid w:val="00C117B5"/>
    <w:rsid w:val="00C11F4C"/>
    <w:rsid w:val="00C12C8D"/>
    <w:rsid w:val="00C13886"/>
    <w:rsid w:val="00C138C3"/>
    <w:rsid w:val="00C14546"/>
    <w:rsid w:val="00C1476B"/>
    <w:rsid w:val="00C14D1D"/>
    <w:rsid w:val="00C155DD"/>
    <w:rsid w:val="00C172BF"/>
    <w:rsid w:val="00C17A72"/>
    <w:rsid w:val="00C17B2D"/>
    <w:rsid w:val="00C2023B"/>
    <w:rsid w:val="00C22519"/>
    <w:rsid w:val="00C23044"/>
    <w:rsid w:val="00C23394"/>
    <w:rsid w:val="00C23AD3"/>
    <w:rsid w:val="00C243B2"/>
    <w:rsid w:val="00C244D1"/>
    <w:rsid w:val="00C24968"/>
    <w:rsid w:val="00C24E55"/>
    <w:rsid w:val="00C253AB"/>
    <w:rsid w:val="00C25E4D"/>
    <w:rsid w:val="00C2656B"/>
    <w:rsid w:val="00C271A2"/>
    <w:rsid w:val="00C271C4"/>
    <w:rsid w:val="00C277D8"/>
    <w:rsid w:val="00C2795F"/>
    <w:rsid w:val="00C279B5"/>
    <w:rsid w:val="00C27BD2"/>
    <w:rsid w:val="00C27FE7"/>
    <w:rsid w:val="00C30A8C"/>
    <w:rsid w:val="00C314D7"/>
    <w:rsid w:val="00C319EE"/>
    <w:rsid w:val="00C31F8A"/>
    <w:rsid w:val="00C3218C"/>
    <w:rsid w:val="00C328AA"/>
    <w:rsid w:val="00C329F0"/>
    <w:rsid w:val="00C3397B"/>
    <w:rsid w:val="00C35CA7"/>
    <w:rsid w:val="00C363DE"/>
    <w:rsid w:val="00C37607"/>
    <w:rsid w:val="00C37974"/>
    <w:rsid w:val="00C4100E"/>
    <w:rsid w:val="00C411CE"/>
    <w:rsid w:val="00C41CA8"/>
    <w:rsid w:val="00C437B5"/>
    <w:rsid w:val="00C43B56"/>
    <w:rsid w:val="00C43D5D"/>
    <w:rsid w:val="00C43D64"/>
    <w:rsid w:val="00C44692"/>
    <w:rsid w:val="00C453FF"/>
    <w:rsid w:val="00C4671B"/>
    <w:rsid w:val="00C46F78"/>
    <w:rsid w:val="00C5023A"/>
    <w:rsid w:val="00C507C3"/>
    <w:rsid w:val="00C51029"/>
    <w:rsid w:val="00C510A3"/>
    <w:rsid w:val="00C51162"/>
    <w:rsid w:val="00C51F7C"/>
    <w:rsid w:val="00C521B1"/>
    <w:rsid w:val="00C52A0C"/>
    <w:rsid w:val="00C532C6"/>
    <w:rsid w:val="00C54EFE"/>
    <w:rsid w:val="00C55B51"/>
    <w:rsid w:val="00C56929"/>
    <w:rsid w:val="00C5696A"/>
    <w:rsid w:val="00C56E56"/>
    <w:rsid w:val="00C57334"/>
    <w:rsid w:val="00C60535"/>
    <w:rsid w:val="00C609FB"/>
    <w:rsid w:val="00C61161"/>
    <w:rsid w:val="00C61816"/>
    <w:rsid w:val="00C61C39"/>
    <w:rsid w:val="00C61CD4"/>
    <w:rsid w:val="00C625E0"/>
    <w:rsid w:val="00C62656"/>
    <w:rsid w:val="00C631A5"/>
    <w:rsid w:val="00C63D32"/>
    <w:rsid w:val="00C6427B"/>
    <w:rsid w:val="00C6430A"/>
    <w:rsid w:val="00C64B1A"/>
    <w:rsid w:val="00C65125"/>
    <w:rsid w:val="00C65394"/>
    <w:rsid w:val="00C67582"/>
    <w:rsid w:val="00C67CC9"/>
    <w:rsid w:val="00C67DFC"/>
    <w:rsid w:val="00C7109B"/>
    <w:rsid w:val="00C71810"/>
    <w:rsid w:val="00C718A8"/>
    <w:rsid w:val="00C71CE6"/>
    <w:rsid w:val="00C72770"/>
    <w:rsid w:val="00C72EF9"/>
    <w:rsid w:val="00C73197"/>
    <w:rsid w:val="00C73480"/>
    <w:rsid w:val="00C7484E"/>
    <w:rsid w:val="00C74A92"/>
    <w:rsid w:val="00C75BEE"/>
    <w:rsid w:val="00C761E4"/>
    <w:rsid w:val="00C7751B"/>
    <w:rsid w:val="00C77E77"/>
    <w:rsid w:val="00C80150"/>
    <w:rsid w:val="00C81814"/>
    <w:rsid w:val="00C82A67"/>
    <w:rsid w:val="00C82D66"/>
    <w:rsid w:val="00C83F93"/>
    <w:rsid w:val="00C844B9"/>
    <w:rsid w:val="00C85177"/>
    <w:rsid w:val="00C8550C"/>
    <w:rsid w:val="00C857DC"/>
    <w:rsid w:val="00C9080F"/>
    <w:rsid w:val="00C90C31"/>
    <w:rsid w:val="00C90CD1"/>
    <w:rsid w:val="00C90DB5"/>
    <w:rsid w:val="00C90EB5"/>
    <w:rsid w:val="00C90FB6"/>
    <w:rsid w:val="00C91768"/>
    <w:rsid w:val="00C92456"/>
    <w:rsid w:val="00C92DA0"/>
    <w:rsid w:val="00C92FC5"/>
    <w:rsid w:val="00C9358A"/>
    <w:rsid w:val="00C93C05"/>
    <w:rsid w:val="00C974F3"/>
    <w:rsid w:val="00C9762D"/>
    <w:rsid w:val="00C97C95"/>
    <w:rsid w:val="00C97D19"/>
    <w:rsid w:val="00CA0770"/>
    <w:rsid w:val="00CA2945"/>
    <w:rsid w:val="00CA322B"/>
    <w:rsid w:val="00CA32F8"/>
    <w:rsid w:val="00CA3533"/>
    <w:rsid w:val="00CA3D9D"/>
    <w:rsid w:val="00CA428C"/>
    <w:rsid w:val="00CA4419"/>
    <w:rsid w:val="00CA452A"/>
    <w:rsid w:val="00CA6703"/>
    <w:rsid w:val="00CA68C5"/>
    <w:rsid w:val="00CA7EEF"/>
    <w:rsid w:val="00CB0DE1"/>
    <w:rsid w:val="00CB16E5"/>
    <w:rsid w:val="00CB207E"/>
    <w:rsid w:val="00CB25F0"/>
    <w:rsid w:val="00CB266F"/>
    <w:rsid w:val="00CB4375"/>
    <w:rsid w:val="00CB5398"/>
    <w:rsid w:val="00CB59D3"/>
    <w:rsid w:val="00CB6F7F"/>
    <w:rsid w:val="00CB7426"/>
    <w:rsid w:val="00CC005F"/>
    <w:rsid w:val="00CC0265"/>
    <w:rsid w:val="00CC122E"/>
    <w:rsid w:val="00CC1270"/>
    <w:rsid w:val="00CC284C"/>
    <w:rsid w:val="00CC2E68"/>
    <w:rsid w:val="00CC3969"/>
    <w:rsid w:val="00CC3F29"/>
    <w:rsid w:val="00CC42D2"/>
    <w:rsid w:val="00CC43A1"/>
    <w:rsid w:val="00CC46D9"/>
    <w:rsid w:val="00CC4EDE"/>
    <w:rsid w:val="00CC51D0"/>
    <w:rsid w:val="00CC524A"/>
    <w:rsid w:val="00CC5617"/>
    <w:rsid w:val="00CC5B62"/>
    <w:rsid w:val="00CC5D30"/>
    <w:rsid w:val="00CC64C2"/>
    <w:rsid w:val="00CC66A0"/>
    <w:rsid w:val="00CC6978"/>
    <w:rsid w:val="00CC6B91"/>
    <w:rsid w:val="00CC75AC"/>
    <w:rsid w:val="00CC7859"/>
    <w:rsid w:val="00CD0E9D"/>
    <w:rsid w:val="00CD10EE"/>
    <w:rsid w:val="00CD1592"/>
    <w:rsid w:val="00CD1A8C"/>
    <w:rsid w:val="00CD1BD9"/>
    <w:rsid w:val="00CD1E74"/>
    <w:rsid w:val="00CD25D4"/>
    <w:rsid w:val="00CD2C2D"/>
    <w:rsid w:val="00CD3064"/>
    <w:rsid w:val="00CD325D"/>
    <w:rsid w:val="00CD34A4"/>
    <w:rsid w:val="00CD41BF"/>
    <w:rsid w:val="00CD43F0"/>
    <w:rsid w:val="00CD51B2"/>
    <w:rsid w:val="00CD608C"/>
    <w:rsid w:val="00CD624F"/>
    <w:rsid w:val="00CD6680"/>
    <w:rsid w:val="00CD6999"/>
    <w:rsid w:val="00CD6C4B"/>
    <w:rsid w:val="00CD6CF5"/>
    <w:rsid w:val="00CD7C74"/>
    <w:rsid w:val="00CD7D07"/>
    <w:rsid w:val="00CD7F23"/>
    <w:rsid w:val="00CE013B"/>
    <w:rsid w:val="00CE0484"/>
    <w:rsid w:val="00CE09F2"/>
    <w:rsid w:val="00CE10F1"/>
    <w:rsid w:val="00CE16CA"/>
    <w:rsid w:val="00CE1D98"/>
    <w:rsid w:val="00CE205B"/>
    <w:rsid w:val="00CE2D7D"/>
    <w:rsid w:val="00CE34CF"/>
    <w:rsid w:val="00CE36D4"/>
    <w:rsid w:val="00CE3FE6"/>
    <w:rsid w:val="00CE448F"/>
    <w:rsid w:val="00CE576B"/>
    <w:rsid w:val="00CE5A4C"/>
    <w:rsid w:val="00CE6BA6"/>
    <w:rsid w:val="00CF03A7"/>
    <w:rsid w:val="00CF1502"/>
    <w:rsid w:val="00CF1BB1"/>
    <w:rsid w:val="00CF3038"/>
    <w:rsid w:val="00CF3EC4"/>
    <w:rsid w:val="00CF3F0C"/>
    <w:rsid w:val="00CF4151"/>
    <w:rsid w:val="00CF4485"/>
    <w:rsid w:val="00CF4799"/>
    <w:rsid w:val="00CF6CB2"/>
    <w:rsid w:val="00CF7918"/>
    <w:rsid w:val="00CF7FA8"/>
    <w:rsid w:val="00D000B8"/>
    <w:rsid w:val="00D00A7C"/>
    <w:rsid w:val="00D00D21"/>
    <w:rsid w:val="00D0384B"/>
    <w:rsid w:val="00D03E06"/>
    <w:rsid w:val="00D0401E"/>
    <w:rsid w:val="00D06310"/>
    <w:rsid w:val="00D06648"/>
    <w:rsid w:val="00D07A36"/>
    <w:rsid w:val="00D07B8A"/>
    <w:rsid w:val="00D100CD"/>
    <w:rsid w:val="00D10361"/>
    <w:rsid w:val="00D10A95"/>
    <w:rsid w:val="00D11087"/>
    <w:rsid w:val="00D130EE"/>
    <w:rsid w:val="00D13277"/>
    <w:rsid w:val="00D15A78"/>
    <w:rsid w:val="00D15F5E"/>
    <w:rsid w:val="00D1655E"/>
    <w:rsid w:val="00D17555"/>
    <w:rsid w:val="00D17E6B"/>
    <w:rsid w:val="00D204A2"/>
    <w:rsid w:val="00D204DD"/>
    <w:rsid w:val="00D218B8"/>
    <w:rsid w:val="00D22A2D"/>
    <w:rsid w:val="00D2395D"/>
    <w:rsid w:val="00D24515"/>
    <w:rsid w:val="00D2457A"/>
    <w:rsid w:val="00D247EC"/>
    <w:rsid w:val="00D24A10"/>
    <w:rsid w:val="00D24EDB"/>
    <w:rsid w:val="00D256AD"/>
    <w:rsid w:val="00D25816"/>
    <w:rsid w:val="00D25B4C"/>
    <w:rsid w:val="00D25CFE"/>
    <w:rsid w:val="00D261E4"/>
    <w:rsid w:val="00D27AAA"/>
    <w:rsid w:val="00D27D55"/>
    <w:rsid w:val="00D32471"/>
    <w:rsid w:val="00D324E6"/>
    <w:rsid w:val="00D33B18"/>
    <w:rsid w:val="00D3406C"/>
    <w:rsid w:val="00D34282"/>
    <w:rsid w:val="00D34B3B"/>
    <w:rsid w:val="00D357DC"/>
    <w:rsid w:val="00D374C2"/>
    <w:rsid w:val="00D41610"/>
    <w:rsid w:val="00D41653"/>
    <w:rsid w:val="00D41E96"/>
    <w:rsid w:val="00D42226"/>
    <w:rsid w:val="00D42282"/>
    <w:rsid w:val="00D42F04"/>
    <w:rsid w:val="00D4313C"/>
    <w:rsid w:val="00D44179"/>
    <w:rsid w:val="00D441A2"/>
    <w:rsid w:val="00D44F18"/>
    <w:rsid w:val="00D4508B"/>
    <w:rsid w:val="00D45189"/>
    <w:rsid w:val="00D45404"/>
    <w:rsid w:val="00D462E6"/>
    <w:rsid w:val="00D464F7"/>
    <w:rsid w:val="00D51365"/>
    <w:rsid w:val="00D51454"/>
    <w:rsid w:val="00D522BD"/>
    <w:rsid w:val="00D53303"/>
    <w:rsid w:val="00D55E22"/>
    <w:rsid w:val="00D561F3"/>
    <w:rsid w:val="00D565CE"/>
    <w:rsid w:val="00D573D0"/>
    <w:rsid w:val="00D574FB"/>
    <w:rsid w:val="00D57C2D"/>
    <w:rsid w:val="00D6025E"/>
    <w:rsid w:val="00D60EF8"/>
    <w:rsid w:val="00D61037"/>
    <w:rsid w:val="00D610CD"/>
    <w:rsid w:val="00D6155F"/>
    <w:rsid w:val="00D61EE3"/>
    <w:rsid w:val="00D626E6"/>
    <w:rsid w:val="00D6271F"/>
    <w:rsid w:val="00D62A97"/>
    <w:rsid w:val="00D6347C"/>
    <w:rsid w:val="00D65E8B"/>
    <w:rsid w:val="00D66345"/>
    <w:rsid w:val="00D66A32"/>
    <w:rsid w:val="00D66B9F"/>
    <w:rsid w:val="00D66E1F"/>
    <w:rsid w:val="00D67191"/>
    <w:rsid w:val="00D675D5"/>
    <w:rsid w:val="00D70594"/>
    <w:rsid w:val="00D70A69"/>
    <w:rsid w:val="00D70B02"/>
    <w:rsid w:val="00D70FF2"/>
    <w:rsid w:val="00D7105E"/>
    <w:rsid w:val="00D71B4F"/>
    <w:rsid w:val="00D71C1A"/>
    <w:rsid w:val="00D72717"/>
    <w:rsid w:val="00D72B81"/>
    <w:rsid w:val="00D73478"/>
    <w:rsid w:val="00D7347E"/>
    <w:rsid w:val="00D73E1F"/>
    <w:rsid w:val="00D74322"/>
    <w:rsid w:val="00D747AD"/>
    <w:rsid w:val="00D74AB8"/>
    <w:rsid w:val="00D77484"/>
    <w:rsid w:val="00D77DEA"/>
    <w:rsid w:val="00D8083C"/>
    <w:rsid w:val="00D80E08"/>
    <w:rsid w:val="00D81F5B"/>
    <w:rsid w:val="00D82FCA"/>
    <w:rsid w:val="00D83334"/>
    <w:rsid w:val="00D83B00"/>
    <w:rsid w:val="00D85231"/>
    <w:rsid w:val="00D86CE8"/>
    <w:rsid w:val="00D9028C"/>
    <w:rsid w:val="00D90C73"/>
    <w:rsid w:val="00D90EF4"/>
    <w:rsid w:val="00D92685"/>
    <w:rsid w:val="00D928C5"/>
    <w:rsid w:val="00D92A80"/>
    <w:rsid w:val="00D93CE2"/>
    <w:rsid w:val="00D93DDD"/>
    <w:rsid w:val="00D9414E"/>
    <w:rsid w:val="00D949A5"/>
    <w:rsid w:val="00D9621E"/>
    <w:rsid w:val="00D97050"/>
    <w:rsid w:val="00D97CB2"/>
    <w:rsid w:val="00DA1117"/>
    <w:rsid w:val="00DA11CA"/>
    <w:rsid w:val="00DA135B"/>
    <w:rsid w:val="00DA2B56"/>
    <w:rsid w:val="00DA3664"/>
    <w:rsid w:val="00DA3929"/>
    <w:rsid w:val="00DA5225"/>
    <w:rsid w:val="00DA6BFE"/>
    <w:rsid w:val="00DA6CFE"/>
    <w:rsid w:val="00DA723E"/>
    <w:rsid w:val="00DA77A6"/>
    <w:rsid w:val="00DA77EB"/>
    <w:rsid w:val="00DA7B47"/>
    <w:rsid w:val="00DB0BCC"/>
    <w:rsid w:val="00DB0F49"/>
    <w:rsid w:val="00DB359F"/>
    <w:rsid w:val="00DB4885"/>
    <w:rsid w:val="00DB4D9A"/>
    <w:rsid w:val="00DB4F23"/>
    <w:rsid w:val="00DB53F4"/>
    <w:rsid w:val="00DB6936"/>
    <w:rsid w:val="00DB69F8"/>
    <w:rsid w:val="00DB6C62"/>
    <w:rsid w:val="00DB7EAE"/>
    <w:rsid w:val="00DC05CA"/>
    <w:rsid w:val="00DC17BA"/>
    <w:rsid w:val="00DC1FA9"/>
    <w:rsid w:val="00DC39D8"/>
    <w:rsid w:val="00DC3CD4"/>
    <w:rsid w:val="00DC40B0"/>
    <w:rsid w:val="00DC4405"/>
    <w:rsid w:val="00DC5316"/>
    <w:rsid w:val="00DC57DC"/>
    <w:rsid w:val="00DC5A65"/>
    <w:rsid w:val="00DC6679"/>
    <w:rsid w:val="00DC7EFC"/>
    <w:rsid w:val="00DD067B"/>
    <w:rsid w:val="00DD0876"/>
    <w:rsid w:val="00DD0B21"/>
    <w:rsid w:val="00DD1311"/>
    <w:rsid w:val="00DD1338"/>
    <w:rsid w:val="00DD1D50"/>
    <w:rsid w:val="00DD1EF7"/>
    <w:rsid w:val="00DD1F20"/>
    <w:rsid w:val="00DD2955"/>
    <w:rsid w:val="00DD3201"/>
    <w:rsid w:val="00DD34CC"/>
    <w:rsid w:val="00DD49C9"/>
    <w:rsid w:val="00DD70BD"/>
    <w:rsid w:val="00DD79D4"/>
    <w:rsid w:val="00DD7D1B"/>
    <w:rsid w:val="00DE1562"/>
    <w:rsid w:val="00DE1DC7"/>
    <w:rsid w:val="00DE1EDC"/>
    <w:rsid w:val="00DE20AC"/>
    <w:rsid w:val="00DE2489"/>
    <w:rsid w:val="00DE2C25"/>
    <w:rsid w:val="00DE33E7"/>
    <w:rsid w:val="00DE3808"/>
    <w:rsid w:val="00DE49BF"/>
    <w:rsid w:val="00DE4B64"/>
    <w:rsid w:val="00DE4DBE"/>
    <w:rsid w:val="00DE4E2A"/>
    <w:rsid w:val="00DE5D74"/>
    <w:rsid w:val="00DE616A"/>
    <w:rsid w:val="00DE776C"/>
    <w:rsid w:val="00DE78D6"/>
    <w:rsid w:val="00DF1036"/>
    <w:rsid w:val="00DF113B"/>
    <w:rsid w:val="00DF1480"/>
    <w:rsid w:val="00DF1495"/>
    <w:rsid w:val="00DF2175"/>
    <w:rsid w:val="00DF275F"/>
    <w:rsid w:val="00DF312A"/>
    <w:rsid w:val="00DF36C0"/>
    <w:rsid w:val="00DF3A09"/>
    <w:rsid w:val="00DF3B5E"/>
    <w:rsid w:val="00DF3E32"/>
    <w:rsid w:val="00DF421E"/>
    <w:rsid w:val="00DF44EF"/>
    <w:rsid w:val="00DF58C2"/>
    <w:rsid w:val="00DF5E09"/>
    <w:rsid w:val="00DF6473"/>
    <w:rsid w:val="00DF729C"/>
    <w:rsid w:val="00DF7763"/>
    <w:rsid w:val="00E001FE"/>
    <w:rsid w:val="00E01269"/>
    <w:rsid w:val="00E03A98"/>
    <w:rsid w:val="00E04E17"/>
    <w:rsid w:val="00E04F3A"/>
    <w:rsid w:val="00E05B22"/>
    <w:rsid w:val="00E0615C"/>
    <w:rsid w:val="00E07AFD"/>
    <w:rsid w:val="00E1001C"/>
    <w:rsid w:val="00E10A14"/>
    <w:rsid w:val="00E10DB5"/>
    <w:rsid w:val="00E10F94"/>
    <w:rsid w:val="00E11E9C"/>
    <w:rsid w:val="00E11F34"/>
    <w:rsid w:val="00E12651"/>
    <w:rsid w:val="00E13370"/>
    <w:rsid w:val="00E1397C"/>
    <w:rsid w:val="00E13DB7"/>
    <w:rsid w:val="00E13F3B"/>
    <w:rsid w:val="00E149F1"/>
    <w:rsid w:val="00E150F5"/>
    <w:rsid w:val="00E15486"/>
    <w:rsid w:val="00E161B6"/>
    <w:rsid w:val="00E162BD"/>
    <w:rsid w:val="00E16373"/>
    <w:rsid w:val="00E165AA"/>
    <w:rsid w:val="00E169AA"/>
    <w:rsid w:val="00E1703D"/>
    <w:rsid w:val="00E17334"/>
    <w:rsid w:val="00E2025D"/>
    <w:rsid w:val="00E20F89"/>
    <w:rsid w:val="00E212F2"/>
    <w:rsid w:val="00E214C9"/>
    <w:rsid w:val="00E215B5"/>
    <w:rsid w:val="00E2170C"/>
    <w:rsid w:val="00E21ACD"/>
    <w:rsid w:val="00E22F85"/>
    <w:rsid w:val="00E23DC5"/>
    <w:rsid w:val="00E25221"/>
    <w:rsid w:val="00E25B03"/>
    <w:rsid w:val="00E3083F"/>
    <w:rsid w:val="00E30973"/>
    <w:rsid w:val="00E30BEC"/>
    <w:rsid w:val="00E30D49"/>
    <w:rsid w:val="00E31190"/>
    <w:rsid w:val="00E31470"/>
    <w:rsid w:val="00E3223D"/>
    <w:rsid w:val="00E332B9"/>
    <w:rsid w:val="00E3402F"/>
    <w:rsid w:val="00E34C30"/>
    <w:rsid w:val="00E35F63"/>
    <w:rsid w:val="00E37425"/>
    <w:rsid w:val="00E40AF2"/>
    <w:rsid w:val="00E4294E"/>
    <w:rsid w:val="00E42A97"/>
    <w:rsid w:val="00E42CAC"/>
    <w:rsid w:val="00E43081"/>
    <w:rsid w:val="00E430DE"/>
    <w:rsid w:val="00E439E6"/>
    <w:rsid w:val="00E44482"/>
    <w:rsid w:val="00E44776"/>
    <w:rsid w:val="00E45142"/>
    <w:rsid w:val="00E46447"/>
    <w:rsid w:val="00E46852"/>
    <w:rsid w:val="00E468EB"/>
    <w:rsid w:val="00E46B51"/>
    <w:rsid w:val="00E47338"/>
    <w:rsid w:val="00E47BF1"/>
    <w:rsid w:val="00E50C68"/>
    <w:rsid w:val="00E50F56"/>
    <w:rsid w:val="00E50F78"/>
    <w:rsid w:val="00E511CD"/>
    <w:rsid w:val="00E512F2"/>
    <w:rsid w:val="00E519FB"/>
    <w:rsid w:val="00E525CD"/>
    <w:rsid w:val="00E5293B"/>
    <w:rsid w:val="00E52C69"/>
    <w:rsid w:val="00E52E33"/>
    <w:rsid w:val="00E53894"/>
    <w:rsid w:val="00E539C9"/>
    <w:rsid w:val="00E53B0B"/>
    <w:rsid w:val="00E547BF"/>
    <w:rsid w:val="00E55D49"/>
    <w:rsid w:val="00E55F02"/>
    <w:rsid w:val="00E5600F"/>
    <w:rsid w:val="00E60C6E"/>
    <w:rsid w:val="00E6105B"/>
    <w:rsid w:val="00E614E2"/>
    <w:rsid w:val="00E658B4"/>
    <w:rsid w:val="00E65CB9"/>
    <w:rsid w:val="00E66647"/>
    <w:rsid w:val="00E66ADB"/>
    <w:rsid w:val="00E6713F"/>
    <w:rsid w:val="00E702BD"/>
    <w:rsid w:val="00E7086A"/>
    <w:rsid w:val="00E70CE2"/>
    <w:rsid w:val="00E71828"/>
    <w:rsid w:val="00E71A7C"/>
    <w:rsid w:val="00E72082"/>
    <w:rsid w:val="00E72424"/>
    <w:rsid w:val="00E73251"/>
    <w:rsid w:val="00E744C9"/>
    <w:rsid w:val="00E745B0"/>
    <w:rsid w:val="00E74AF8"/>
    <w:rsid w:val="00E75713"/>
    <w:rsid w:val="00E76172"/>
    <w:rsid w:val="00E7717A"/>
    <w:rsid w:val="00E77768"/>
    <w:rsid w:val="00E80173"/>
    <w:rsid w:val="00E81530"/>
    <w:rsid w:val="00E8251C"/>
    <w:rsid w:val="00E83804"/>
    <w:rsid w:val="00E83FD3"/>
    <w:rsid w:val="00E8420B"/>
    <w:rsid w:val="00E85427"/>
    <w:rsid w:val="00E8542F"/>
    <w:rsid w:val="00E85875"/>
    <w:rsid w:val="00E864AB"/>
    <w:rsid w:val="00E869B2"/>
    <w:rsid w:val="00E87948"/>
    <w:rsid w:val="00E90B01"/>
    <w:rsid w:val="00E90C45"/>
    <w:rsid w:val="00E91FAE"/>
    <w:rsid w:val="00E92006"/>
    <w:rsid w:val="00E93FFE"/>
    <w:rsid w:val="00E945BE"/>
    <w:rsid w:val="00E95DD9"/>
    <w:rsid w:val="00E96F50"/>
    <w:rsid w:val="00E9748A"/>
    <w:rsid w:val="00E977C6"/>
    <w:rsid w:val="00E97A43"/>
    <w:rsid w:val="00EA024C"/>
    <w:rsid w:val="00EA0862"/>
    <w:rsid w:val="00EA0E3D"/>
    <w:rsid w:val="00EA1AE5"/>
    <w:rsid w:val="00EA1CEC"/>
    <w:rsid w:val="00EA29C8"/>
    <w:rsid w:val="00EA37AD"/>
    <w:rsid w:val="00EA39B8"/>
    <w:rsid w:val="00EA3B99"/>
    <w:rsid w:val="00EA51AF"/>
    <w:rsid w:val="00EA5390"/>
    <w:rsid w:val="00EA767E"/>
    <w:rsid w:val="00EA768F"/>
    <w:rsid w:val="00EA7A64"/>
    <w:rsid w:val="00EB0913"/>
    <w:rsid w:val="00EB09DE"/>
    <w:rsid w:val="00EB108F"/>
    <w:rsid w:val="00EB1462"/>
    <w:rsid w:val="00EB1853"/>
    <w:rsid w:val="00EB2227"/>
    <w:rsid w:val="00EB2323"/>
    <w:rsid w:val="00EB29C8"/>
    <w:rsid w:val="00EB3307"/>
    <w:rsid w:val="00EB343C"/>
    <w:rsid w:val="00EB3E83"/>
    <w:rsid w:val="00EB4733"/>
    <w:rsid w:val="00EB484B"/>
    <w:rsid w:val="00EB51E8"/>
    <w:rsid w:val="00EB6507"/>
    <w:rsid w:val="00EB6A54"/>
    <w:rsid w:val="00EB6A9B"/>
    <w:rsid w:val="00EB71DD"/>
    <w:rsid w:val="00EB7832"/>
    <w:rsid w:val="00EB78BF"/>
    <w:rsid w:val="00EC0D1A"/>
    <w:rsid w:val="00EC1468"/>
    <w:rsid w:val="00EC19CC"/>
    <w:rsid w:val="00EC1D77"/>
    <w:rsid w:val="00EC2238"/>
    <w:rsid w:val="00EC36B0"/>
    <w:rsid w:val="00EC3DF2"/>
    <w:rsid w:val="00EC41E8"/>
    <w:rsid w:val="00EC440B"/>
    <w:rsid w:val="00EC544A"/>
    <w:rsid w:val="00EC56EF"/>
    <w:rsid w:val="00EC6240"/>
    <w:rsid w:val="00EC7300"/>
    <w:rsid w:val="00ED0507"/>
    <w:rsid w:val="00ED0B3F"/>
    <w:rsid w:val="00ED0C91"/>
    <w:rsid w:val="00ED19DB"/>
    <w:rsid w:val="00ED272C"/>
    <w:rsid w:val="00ED3A53"/>
    <w:rsid w:val="00ED4A73"/>
    <w:rsid w:val="00ED4FC6"/>
    <w:rsid w:val="00ED5F87"/>
    <w:rsid w:val="00ED654E"/>
    <w:rsid w:val="00ED6C25"/>
    <w:rsid w:val="00ED7B38"/>
    <w:rsid w:val="00ED7F6F"/>
    <w:rsid w:val="00EE13CE"/>
    <w:rsid w:val="00EE1892"/>
    <w:rsid w:val="00EE2309"/>
    <w:rsid w:val="00EE2B30"/>
    <w:rsid w:val="00EE2EEE"/>
    <w:rsid w:val="00EE306E"/>
    <w:rsid w:val="00EE39E5"/>
    <w:rsid w:val="00EE42A4"/>
    <w:rsid w:val="00EE4429"/>
    <w:rsid w:val="00EE4F8E"/>
    <w:rsid w:val="00EE5920"/>
    <w:rsid w:val="00EE59EB"/>
    <w:rsid w:val="00EE65F4"/>
    <w:rsid w:val="00EE6978"/>
    <w:rsid w:val="00EE6ECF"/>
    <w:rsid w:val="00EE6F53"/>
    <w:rsid w:val="00EE76EF"/>
    <w:rsid w:val="00EE7CDA"/>
    <w:rsid w:val="00EF0532"/>
    <w:rsid w:val="00EF0B87"/>
    <w:rsid w:val="00EF11CB"/>
    <w:rsid w:val="00EF19B3"/>
    <w:rsid w:val="00EF298A"/>
    <w:rsid w:val="00EF2C7B"/>
    <w:rsid w:val="00EF2DF1"/>
    <w:rsid w:val="00EF33FB"/>
    <w:rsid w:val="00EF37AB"/>
    <w:rsid w:val="00EF417F"/>
    <w:rsid w:val="00EF61B2"/>
    <w:rsid w:val="00EF6FAD"/>
    <w:rsid w:val="00EF788F"/>
    <w:rsid w:val="00F01890"/>
    <w:rsid w:val="00F021B9"/>
    <w:rsid w:val="00F02372"/>
    <w:rsid w:val="00F0296F"/>
    <w:rsid w:val="00F0306B"/>
    <w:rsid w:val="00F03639"/>
    <w:rsid w:val="00F03CBC"/>
    <w:rsid w:val="00F04035"/>
    <w:rsid w:val="00F0538C"/>
    <w:rsid w:val="00F06BC6"/>
    <w:rsid w:val="00F06CCB"/>
    <w:rsid w:val="00F0760A"/>
    <w:rsid w:val="00F10ED6"/>
    <w:rsid w:val="00F110BA"/>
    <w:rsid w:val="00F113E4"/>
    <w:rsid w:val="00F117FF"/>
    <w:rsid w:val="00F1282B"/>
    <w:rsid w:val="00F13411"/>
    <w:rsid w:val="00F13BD2"/>
    <w:rsid w:val="00F13BE0"/>
    <w:rsid w:val="00F15183"/>
    <w:rsid w:val="00F16127"/>
    <w:rsid w:val="00F16851"/>
    <w:rsid w:val="00F168BC"/>
    <w:rsid w:val="00F200E9"/>
    <w:rsid w:val="00F20188"/>
    <w:rsid w:val="00F210AD"/>
    <w:rsid w:val="00F21DEA"/>
    <w:rsid w:val="00F2330E"/>
    <w:rsid w:val="00F23C8E"/>
    <w:rsid w:val="00F23E97"/>
    <w:rsid w:val="00F25B94"/>
    <w:rsid w:val="00F26699"/>
    <w:rsid w:val="00F26A29"/>
    <w:rsid w:val="00F26B59"/>
    <w:rsid w:val="00F2712D"/>
    <w:rsid w:val="00F2784C"/>
    <w:rsid w:val="00F323CA"/>
    <w:rsid w:val="00F33210"/>
    <w:rsid w:val="00F34101"/>
    <w:rsid w:val="00F3429F"/>
    <w:rsid w:val="00F3460F"/>
    <w:rsid w:val="00F34C53"/>
    <w:rsid w:val="00F35F57"/>
    <w:rsid w:val="00F364F6"/>
    <w:rsid w:val="00F36F88"/>
    <w:rsid w:val="00F37CC1"/>
    <w:rsid w:val="00F37FC2"/>
    <w:rsid w:val="00F407BB"/>
    <w:rsid w:val="00F4099E"/>
    <w:rsid w:val="00F4113E"/>
    <w:rsid w:val="00F417AF"/>
    <w:rsid w:val="00F417D5"/>
    <w:rsid w:val="00F42093"/>
    <w:rsid w:val="00F4299D"/>
    <w:rsid w:val="00F42B18"/>
    <w:rsid w:val="00F4336B"/>
    <w:rsid w:val="00F43CC9"/>
    <w:rsid w:val="00F44AC8"/>
    <w:rsid w:val="00F44CB3"/>
    <w:rsid w:val="00F44DF0"/>
    <w:rsid w:val="00F45073"/>
    <w:rsid w:val="00F4529F"/>
    <w:rsid w:val="00F4530D"/>
    <w:rsid w:val="00F460DD"/>
    <w:rsid w:val="00F462EF"/>
    <w:rsid w:val="00F46B2D"/>
    <w:rsid w:val="00F472E2"/>
    <w:rsid w:val="00F47892"/>
    <w:rsid w:val="00F47ADC"/>
    <w:rsid w:val="00F5070A"/>
    <w:rsid w:val="00F50857"/>
    <w:rsid w:val="00F50AD7"/>
    <w:rsid w:val="00F50D17"/>
    <w:rsid w:val="00F5167C"/>
    <w:rsid w:val="00F5177C"/>
    <w:rsid w:val="00F5199C"/>
    <w:rsid w:val="00F51D1F"/>
    <w:rsid w:val="00F5242A"/>
    <w:rsid w:val="00F52484"/>
    <w:rsid w:val="00F5357B"/>
    <w:rsid w:val="00F536C3"/>
    <w:rsid w:val="00F53DD6"/>
    <w:rsid w:val="00F5410E"/>
    <w:rsid w:val="00F57D92"/>
    <w:rsid w:val="00F60BC7"/>
    <w:rsid w:val="00F61377"/>
    <w:rsid w:val="00F615D5"/>
    <w:rsid w:val="00F617FF"/>
    <w:rsid w:val="00F61BC1"/>
    <w:rsid w:val="00F61FA3"/>
    <w:rsid w:val="00F622D5"/>
    <w:rsid w:val="00F62B61"/>
    <w:rsid w:val="00F62C7C"/>
    <w:rsid w:val="00F63588"/>
    <w:rsid w:val="00F639FB"/>
    <w:rsid w:val="00F63D08"/>
    <w:rsid w:val="00F6442D"/>
    <w:rsid w:val="00F648B1"/>
    <w:rsid w:val="00F64BF1"/>
    <w:rsid w:val="00F64C2A"/>
    <w:rsid w:val="00F64D7F"/>
    <w:rsid w:val="00F657C4"/>
    <w:rsid w:val="00F65843"/>
    <w:rsid w:val="00F65D16"/>
    <w:rsid w:val="00F660AF"/>
    <w:rsid w:val="00F7035E"/>
    <w:rsid w:val="00F70E69"/>
    <w:rsid w:val="00F71557"/>
    <w:rsid w:val="00F74290"/>
    <w:rsid w:val="00F74AE2"/>
    <w:rsid w:val="00F75FC6"/>
    <w:rsid w:val="00F766DE"/>
    <w:rsid w:val="00F777EF"/>
    <w:rsid w:val="00F77C07"/>
    <w:rsid w:val="00F77F8D"/>
    <w:rsid w:val="00F801A9"/>
    <w:rsid w:val="00F80314"/>
    <w:rsid w:val="00F80831"/>
    <w:rsid w:val="00F80A69"/>
    <w:rsid w:val="00F80B41"/>
    <w:rsid w:val="00F811E8"/>
    <w:rsid w:val="00F8136E"/>
    <w:rsid w:val="00F82CD2"/>
    <w:rsid w:val="00F83751"/>
    <w:rsid w:val="00F83795"/>
    <w:rsid w:val="00F83B1C"/>
    <w:rsid w:val="00F848D0"/>
    <w:rsid w:val="00F84A4E"/>
    <w:rsid w:val="00F86206"/>
    <w:rsid w:val="00F862B7"/>
    <w:rsid w:val="00F87258"/>
    <w:rsid w:val="00F8784E"/>
    <w:rsid w:val="00F90600"/>
    <w:rsid w:val="00F9092A"/>
    <w:rsid w:val="00F90EAB"/>
    <w:rsid w:val="00F913CB"/>
    <w:rsid w:val="00F9160F"/>
    <w:rsid w:val="00F9202D"/>
    <w:rsid w:val="00F9206D"/>
    <w:rsid w:val="00F932C6"/>
    <w:rsid w:val="00F93FEA"/>
    <w:rsid w:val="00F94EB3"/>
    <w:rsid w:val="00F9566E"/>
    <w:rsid w:val="00F96109"/>
    <w:rsid w:val="00F968B5"/>
    <w:rsid w:val="00F975C8"/>
    <w:rsid w:val="00F975CE"/>
    <w:rsid w:val="00FA0756"/>
    <w:rsid w:val="00FA0973"/>
    <w:rsid w:val="00FA0CA7"/>
    <w:rsid w:val="00FA1D86"/>
    <w:rsid w:val="00FA20FE"/>
    <w:rsid w:val="00FA22BB"/>
    <w:rsid w:val="00FA2B2A"/>
    <w:rsid w:val="00FA4193"/>
    <w:rsid w:val="00FA5DDB"/>
    <w:rsid w:val="00FA646C"/>
    <w:rsid w:val="00FB0318"/>
    <w:rsid w:val="00FB06D0"/>
    <w:rsid w:val="00FB0E49"/>
    <w:rsid w:val="00FB0F31"/>
    <w:rsid w:val="00FB0FC5"/>
    <w:rsid w:val="00FB1148"/>
    <w:rsid w:val="00FB134E"/>
    <w:rsid w:val="00FB1FC2"/>
    <w:rsid w:val="00FB2048"/>
    <w:rsid w:val="00FB2611"/>
    <w:rsid w:val="00FB29E2"/>
    <w:rsid w:val="00FB2BB1"/>
    <w:rsid w:val="00FB3ED1"/>
    <w:rsid w:val="00FB4558"/>
    <w:rsid w:val="00FB49F9"/>
    <w:rsid w:val="00FB5150"/>
    <w:rsid w:val="00FB576B"/>
    <w:rsid w:val="00FB5B20"/>
    <w:rsid w:val="00FB63AF"/>
    <w:rsid w:val="00FB64CF"/>
    <w:rsid w:val="00FB79B3"/>
    <w:rsid w:val="00FC007F"/>
    <w:rsid w:val="00FC0F7D"/>
    <w:rsid w:val="00FC1966"/>
    <w:rsid w:val="00FC1BD2"/>
    <w:rsid w:val="00FC1E1F"/>
    <w:rsid w:val="00FC387F"/>
    <w:rsid w:val="00FC462C"/>
    <w:rsid w:val="00FC5415"/>
    <w:rsid w:val="00FC5733"/>
    <w:rsid w:val="00FC5A0F"/>
    <w:rsid w:val="00FC790C"/>
    <w:rsid w:val="00FC7960"/>
    <w:rsid w:val="00FC7CBD"/>
    <w:rsid w:val="00FD054C"/>
    <w:rsid w:val="00FD1364"/>
    <w:rsid w:val="00FD1425"/>
    <w:rsid w:val="00FD14C2"/>
    <w:rsid w:val="00FD201D"/>
    <w:rsid w:val="00FD29C2"/>
    <w:rsid w:val="00FD2A24"/>
    <w:rsid w:val="00FD2C66"/>
    <w:rsid w:val="00FD395E"/>
    <w:rsid w:val="00FD3CBD"/>
    <w:rsid w:val="00FD40C6"/>
    <w:rsid w:val="00FD4BC6"/>
    <w:rsid w:val="00FD4DE2"/>
    <w:rsid w:val="00FD5F33"/>
    <w:rsid w:val="00FE3331"/>
    <w:rsid w:val="00FE334D"/>
    <w:rsid w:val="00FE379D"/>
    <w:rsid w:val="00FE3F30"/>
    <w:rsid w:val="00FE6BCF"/>
    <w:rsid w:val="00FE7256"/>
    <w:rsid w:val="00FE7428"/>
    <w:rsid w:val="00FE787C"/>
    <w:rsid w:val="00FF00E6"/>
    <w:rsid w:val="00FF05A1"/>
    <w:rsid w:val="00FF09B2"/>
    <w:rsid w:val="00FF1449"/>
    <w:rsid w:val="00FF1625"/>
    <w:rsid w:val="00FF1851"/>
    <w:rsid w:val="00FF1A08"/>
    <w:rsid w:val="00FF2A8E"/>
    <w:rsid w:val="00FF3CE5"/>
    <w:rsid w:val="00FF4F61"/>
    <w:rsid w:val="00FF5040"/>
    <w:rsid w:val="00FF622B"/>
    <w:rsid w:val="00FF6323"/>
    <w:rsid w:val="00FF6642"/>
    <w:rsid w:val="00FF6FA7"/>
    <w:rsid w:val="00FF7AD3"/>
    <w:rsid w:val="0218B069"/>
    <w:rsid w:val="02584085"/>
    <w:rsid w:val="0311658E"/>
    <w:rsid w:val="045468A4"/>
    <w:rsid w:val="069582F9"/>
    <w:rsid w:val="06B078E9"/>
    <w:rsid w:val="06D583CD"/>
    <w:rsid w:val="071D7065"/>
    <w:rsid w:val="07A8B262"/>
    <w:rsid w:val="09281BE7"/>
    <w:rsid w:val="09EDBAF7"/>
    <w:rsid w:val="0C5FE663"/>
    <w:rsid w:val="0C80FC73"/>
    <w:rsid w:val="0CB4C670"/>
    <w:rsid w:val="0CC55C3B"/>
    <w:rsid w:val="0DA378CE"/>
    <w:rsid w:val="0E80AB85"/>
    <w:rsid w:val="0F963477"/>
    <w:rsid w:val="0FFB90A4"/>
    <w:rsid w:val="115B5E53"/>
    <w:rsid w:val="1240F557"/>
    <w:rsid w:val="1248C852"/>
    <w:rsid w:val="125732EF"/>
    <w:rsid w:val="12C8B8A3"/>
    <w:rsid w:val="13BBCB44"/>
    <w:rsid w:val="13C72B36"/>
    <w:rsid w:val="14161678"/>
    <w:rsid w:val="1591CB8F"/>
    <w:rsid w:val="1622773C"/>
    <w:rsid w:val="17C06B1D"/>
    <w:rsid w:val="17E302B8"/>
    <w:rsid w:val="18376C30"/>
    <w:rsid w:val="195A14CF"/>
    <w:rsid w:val="19645BB8"/>
    <w:rsid w:val="19BECD0D"/>
    <w:rsid w:val="1A56D17B"/>
    <w:rsid w:val="1ADF84D6"/>
    <w:rsid w:val="1B317120"/>
    <w:rsid w:val="1B90E090"/>
    <w:rsid w:val="1D897A72"/>
    <w:rsid w:val="1E1078CD"/>
    <w:rsid w:val="1E529C65"/>
    <w:rsid w:val="1F63B7F4"/>
    <w:rsid w:val="20AA82A3"/>
    <w:rsid w:val="21AEF128"/>
    <w:rsid w:val="21FF37C0"/>
    <w:rsid w:val="25CF5325"/>
    <w:rsid w:val="2678BF0B"/>
    <w:rsid w:val="277248AA"/>
    <w:rsid w:val="27E4BE34"/>
    <w:rsid w:val="28D73953"/>
    <w:rsid w:val="2A3ECF0B"/>
    <w:rsid w:val="2A90F785"/>
    <w:rsid w:val="2CB8BA7C"/>
    <w:rsid w:val="2DBB0D1C"/>
    <w:rsid w:val="2E115335"/>
    <w:rsid w:val="2E88845C"/>
    <w:rsid w:val="317E99C0"/>
    <w:rsid w:val="32714ECC"/>
    <w:rsid w:val="339AE328"/>
    <w:rsid w:val="34330268"/>
    <w:rsid w:val="3442DA0F"/>
    <w:rsid w:val="34AE276C"/>
    <w:rsid w:val="355AC2C0"/>
    <w:rsid w:val="364090AD"/>
    <w:rsid w:val="365609C1"/>
    <w:rsid w:val="3678D50D"/>
    <w:rsid w:val="36B98277"/>
    <w:rsid w:val="396BE168"/>
    <w:rsid w:val="39B38839"/>
    <w:rsid w:val="3BA7AA55"/>
    <w:rsid w:val="3C1DF502"/>
    <w:rsid w:val="3C6CE6E6"/>
    <w:rsid w:val="3C721B69"/>
    <w:rsid w:val="40ED9793"/>
    <w:rsid w:val="418B26D4"/>
    <w:rsid w:val="4201D0FA"/>
    <w:rsid w:val="43A3CC1D"/>
    <w:rsid w:val="448FC2BF"/>
    <w:rsid w:val="454B26A9"/>
    <w:rsid w:val="45B246E4"/>
    <w:rsid w:val="4605913E"/>
    <w:rsid w:val="4726CD85"/>
    <w:rsid w:val="481E6057"/>
    <w:rsid w:val="483580C3"/>
    <w:rsid w:val="489DA2C7"/>
    <w:rsid w:val="48D74CE0"/>
    <w:rsid w:val="4C03F2A3"/>
    <w:rsid w:val="4C4A0E68"/>
    <w:rsid w:val="4C7A725A"/>
    <w:rsid w:val="4CF34264"/>
    <w:rsid w:val="4F15051D"/>
    <w:rsid w:val="4F4FEF32"/>
    <w:rsid w:val="4F5EED0C"/>
    <w:rsid w:val="4F908470"/>
    <w:rsid w:val="522F6DA1"/>
    <w:rsid w:val="5294E274"/>
    <w:rsid w:val="52D895B5"/>
    <w:rsid w:val="52F85575"/>
    <w:rsid w:val="53E14C9B"/>
    <w:rsid w:val="550D2869"/>
    <w:rsid w:val="558E4F09"/>
    <w:rsid w:val="55C3FC4B"/>
    <w:rsid w:val="55F2892E"/>
    <w:rsid w:val="567ACCB1"/>
    <w:rsid w:val="570D6424"/>
    <w:rsid w:val="574567B1"/>
    <w:rsid w:val="57A7A1E6"/>
    <w:rsid w:val="5817AEEE"/>
    <w:rsid w:val="585B3B72"/>
    <w:rsid w:val="595E975C"/>
    <w:rsid w:val="59D65E8F"/>
    <w:rsid w:val="5A5EF691"/>
    <w:rsid w:val="5B6AB46A"/>
    <w:rsid w:val="5F66F3CF"/>
    <w:rsid w:val="5F71ACF3"/>
    <w:rsid w:val="5FEE4B42"/>
    <w:rsid w:val="5FF7B956"/>
    <w:rsid w:val="60B8EC6C"/>
    <w:rsid w:val="60E6F1CA"/>
    <w:rsid w:val="626AB4F9"/>
    <w:rsid w:val="633C72E0"/>
    <w:rsid w:val="64BB147E"/>
    <w:rsid w:val="64C57423"/>
    <w:rsid w:val="65044D50"/>
    <w:rsid w:val="67B0BD44"/>
    <w:rsid w:val="69527AB2"/>
    <w:rsid w:val="6ABC4C49"/>
    <w:rsid w:val="6AEF9696"/>
    <w:rsid w:val="6AF7E739"/>
    <w:rsid w:val="6B46CAB1"/>
    <w:rsid w:val="6B9AE7CC"/>
    <w:rsid w:val="6C1000CB"/>
    <w:rsid w:val="6CD23801"/>
    <w:rsid w:val="6D23FC2F"/>
    <w:rsid w:val="6EDE952C"/>
    <w:rsid w:val="6FB67DA8"/>
    <w:rsid w:val="7025B83E"/>
    <w:rsid w:val="70D71C18"/>
    <w:rsid w:val="715320FE"/>
    <w:rsid w:val="718D4685"/>
    <w:rsid w:val="729443EE"/>
    <w:rsid w:val="72D46A0E"/>
    <w:rsid w:val="734FDB4F"/>
    <w:rsid w:val="73998E83"/>
    <w:rsid w:val="7402B39A"/>
    <w:rsid w:val="740E9E7E"/>
    <w:rsid w:val="756BFFA0"/>
    <w:rsid w:val="75A5960C"/>
    <w:rsid w:val="76B35D10"/>
    <w:rsid w:val="79241CDC"/>
    <w:rsid w:val="7A175CF9"/>
    <w:rsid w:val="7A273CB3"/>
    <w:rsid w:val="7AD9CF71"/>
    <w:rsid w:val="7ADC158A"/>
    <w:rsid w:val="7B6CFCF3"/>
    <w:rsid w:val="7C0B8D2A"/>
    <w:rsid w:val="7DA58081"/>
    <w:rsid w:val="7DB98531"/>
    <w:rsid w:val="7F11CBCE"/>
    <w:rsid w:val="7FB4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41856B4D"/>
  <w15:docId w15:val="{B0F31D62-BF80-4045-B002-66375B010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8C2"/>
    <w:pPr>
      <w:spacing w:line="240" w:lineRule="atLeast"/>
      <w:jc w:val="both"/>
    </w:pPr>
    <w:rPr>
      <w:rFonts w:ascii="Corbel" w:hAnsi="Corbel"/>
      <w:spacing w:val="5"/>
      <w:sz w:val="18"/>
    </w:rPr>
  </w:style>
  <w:style w:type="paragraph" w:styleId="Heading1">
    <w:name w:val="heading 1"/>
    <w:aliases w:val="Section Heading,Hoofdstuk,hoofdstuk,sectionHeading,h1,1,Niet als kop gebruiken"/>
    <w:basedOn w:val="Normal"/>
    <w:next w:val="Normal"/>
    <w:link w:val="Heading1Char"/>
    <w:qFormat/>
    <w:pPr>
      <w:pageBreakBefore/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Heading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Normal"/>
    <w:next w:val="Normal"/>
    <w:link w:val="Heading2Char"/>
    <w:qFormat/>
    <w:pPr>
      <w:keepNext/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Heading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Normal"/>
    <w:next w:val="Normal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Heading4">
    <w:name w:val="heading 4"/>
    <w:aliases w:val="Level 2 - a,Major"/>
    <w:basedOn w:val="Normal"/>
    <w:next w:val="Normal"/>
    <w:link w:val="Heading4Char"/>
    <w:qFormat/>
    <w:pPr>
      <w:keepNext/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Heading5">
    <w:name w:val="heading 5"/>
    <w:basedOn w:val="Normal"/>
    <w:next w:val="Normal"/>
    <w:qFormat/>
    <w:pPr>
      <w:outlineLvl w:val="4"/>
    </w:pPr>
    <w:rPr>
      <w:b/>
    </w:rPr>
  </w:style>
  <w:style w:type="paragraph" w:styleId="Heading6">
    <w:name w:val="heading 6"/>
    <w:aliases w:val="Legal Level 1."/>
    <w:basedOn w:val="Normal"/>
    <w:next w:val="NormalIndent"/>
    <w:qFormat/>
    <w:pPr>
      <w:outlineLvl w:val="5"/>
    </w:pPr>
    <w:rPr>
      <w:sz w:val="20"/>
      <w:u w:val="single"/>
    </w:rPr>
  </w:style>
  <w:style w:type="paragraph" w:styleId="Heading7">
    <w:name w:val="heading 7"/>
    <w:aliases w:val="Legal Level 1.1."/>
    <w:basedOn w:val="Normal"/>
    <w:next w:val="NormalIndent"/>
    <w:qFormat/>
    <w:pPr>
      <w:outlineLvl w:val="6"/>
    </w:pPr>
    <w:rPr>
      <w:i/>
      <w:sz w:val="20"/>
    </w:rPr>
  </w:style>
  <w:style w:type="paragraph" w:styleId="Heading8">
    <w:name w:val="heading 8"/>
    <w:aliases w:val="Legal Level 1.1.1."/>
    <w:basedOn w:val="Normal"/>
    <w:next w:val="NormalIndent"/>
    <w:qFormat/>
    <w:pPr>
      <w:outlineLvl w:val="7"/>
    </w:pPr>
    <w:rPr>
      <w:i/>
      <w:sz w:val="20"/>
    </w:rPr>
  </w:style>
  <w:style w:type="paragraph" w:styleId="Heading9">
    <w:name w:val="heading 9"/>
    <w:aliases w:val="Legal Level 1.1.1.1.,Adreskop"/>
    <w:basedOn w:val="Normal"/>
    <w:next w:val="NormalIndent"/>
    <w:qFormat/>
    <w:p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Normal"/>
    <w:pPr>
      <w:ind w:left="714" w:hanging="357"/>
    </w:pPr>
  </w:style>
  <w:style w:type="paragraph" w:customStyle="1" w:styleId="Niveau3">
    <w:name w:val="Niveau 3"/>
    <w:basedOn w:val="Normal"/>
    <w:pPr>
      <w:ind w:left="1071" w:hanging="357"/>
    </w:pPr>
  </w:style>
  <w:style w:type="paragraph" w:customStyle="1" w:styleId="Niveau1">
    <w:name w:val="Niveau 1"/>
    <w:basedOn w:val="Normal"/>
    <w:pPr>
      <w:ind w:left="357" w:hanging="357"/>
    </w:pPr>
  </w:style>
  <w:style w:type="paragraph" w:customStyle="1" w:styleId="Niveau2">
    <w:name w:val="Niveau 2"/>
    <w:basedOn w:val="Normal"/>
    <w:pPr>
      <w:ind w:left="714" w:hanging="357"/>
    </w:pPr>
  </w:style>
  <w:style w:type="paragraph" w:styleId="BodyTextIndent">
    <w:name w:val="Body Text Indent"/>
    <w:basedOn w:val="Normal"/>
    <w:pPr>
      <w:ind w:left="708"/>
    </w:pPr>
  </w:style>
  <w:style w:type="paragraph" w:styleId="BodyTextIndent2">
    <w:name w:val="Body Text Indent 2"/>
    <w:basedOn w:val="Normal"/>
    <w:next w:val="Normal"/>
    <w:pPr>
      <w:ind w:hanging="2268"/>
    </w:pPr>
    <w:rPr>
      <w:sz w:val="16"/>
    </w:rPr>
  </w:style>
  <w:style w:type="paragraph" w:styleId="BodyText">
    <w:name w:val="Body Text"/>
    <w:aliases w:val="normaal def"/>
    <w:basedOn w:val="Normal"/>
    <w:rPr>
      <w:i/>
    </w:rPr>
  </w:style>
  <w:style w:type="paragraph" w:styleId="BodyText2">
    <w:name w:val="Body Text 2"/>
    <w:aliases w:val="Cursief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Header">
    <w:name w:val="header"/>
    <w:basedOn w:val="Normal"/>
    <w:link w:val="HeaderChar"/>
    <w:uiPriority w:val="99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Caption">
    <w:name w:val="caption"/>
    <w:basedOn w:val="Normal"/>
    <w:next w:val="Normal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1">
    <w:name w:val="toc 1"/>
    <w:basedOn w:val="Normal"/>
    <w:next w:val="Normal"/>
    <w:autoRedefine/>
    <w:uiPriority w:val="39"/>
    <w:rsid w:val="00252E2A"/>
    <w:pPr>
      <w:tabs>
        <w:tab w:val="right" w:leader="dot" w:pos="8505"/>
        <w:tab w:val="right" w:leader="dot" w:pos="9072"/>
      </w:tabs>
      <w:spacing w:line="276" w:lineRule="auto"/>
      <w:ind w:left="1701" w:right="-416" w:hanging="1701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rsid w:val="001742F7"/>
    <w:pPr>
      <w:tabs>
        <w:tab w:val="right" w:leader="dot" w:pos="8505"/>
        <w:tab w:val="right" w:leader="dot" w:pos="9072"/>
      </w:tabs>
      <w:spacing w:line="276" w:lineRule="auto"/>
      <w:ind w:left="1701" w:hanging="1701"/>
    </w:pPr>
    <w:rPr>
      <w:noProof/>
      <w:szCs w:val="22"/>
    </w:rPr>
  </w:style>
  <w:style w:type="paragraph" w:styleId="TOC3">
    <w:name w:val="toc 3"/>
    <w:basedOn w:val="Normal"/>
    <w:next w:val="Normal"/>
    <w:autoRedefine/>
    <w:uiPriority w:val="39"/>
    <w:rsid w:val="008007F2"/>
    <w:pPr>
      <w:tabs>
        <w:tab w:val="left" w:pos="1701"/>
        <w:tab w:val="left" w:pos="2268"/>
        <w:tab w:val="right" w:leader="dot" w:pos="8505"/>
        <w:tab w:val="right" w:leader="dot" w:pos="9072"/>
      </w:tabs>
      <w:ind w:left="482"/>
    </w:pPr>
    <w:rPr>
      <w:noProof/>
      <w:spacing w:val="0"/>
      <w:szCs w:val="19"/>
    </w:rPr>
  </w:style>
  <w:style w:type="paragraph" w:styleId="TOC4">
    <w:name w:val="toc 4"/>
    <w:basedOn w:val="Normal"/>
    <w:next w:val="Normal"/>
    <w:autoRedefine/>
    <w:semiHidden/>
    <w:rsid w:val="00AC4975"/>
    <w:pPr>
      <w:tabs>
        <w:tab w:val="left" w:pos="2268"/>
        <w:tab w:val="right" w:leader="dot" w:pos="9072"/>
      </w:tabs>
      <w:ind w:left="2552" w:hanging="2268"/>
    </w:pPr>
    <w:rPr>
      <w:noProof/>
    </w:rPr>
  </w:style>
  <w:style w:type="paragraph" w:styleId="TOC5">
    <w:name w:val="toc 5"/>
    <w:basedOn w:val="Normal"/>
    <w:next w:val="Normal"/>
    <w:autoRedefine/>
    <w:semiHidden/>
    <w:pPr>
      <w:ind w:left="76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pPr>
      <w:ind w:left="95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pPr>
      <w:ind w:left="114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pPr>
      <w:ind w:left="133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pPr>
      <w:ind w:left="1520"/>
    </w:pPr>
    <w:rPr>
      <w:rFonts w:ascii="Times New Roman" w:hAnsi="Times New Roman"/>
    </w:rPr>
  </w:style>
  <w:style w:type="character" w:styleId="PageNumber">
    <w:name w:val="page number"/>
    <w:basedOn w:val="DefaultParagraphFont"/>
  </w:style>
  <w:style w:type="paragraph" w:styleId="Index1">
    <w:name w:val="index 1"/>
    <w:basedOn w:val="Normal"/>
    <w:next w:val="Normal"/>
    <w:autoRedefine/>
    <w:semiHidden/>
    <w:pPr>
      <w:ind w:left="190" w:hanging="190"/>
    </w:pPr>
  </w:style>
  <w:style w:type="paragraph" w:styleId="IndexHeading">
    <w:name w:val="index heading"/>
    <w:basedOn w:val="Normal"/>
    <w:next w:val="Index1"/>
    <w:semiHidden/>
    <w:pPr>
      <w:spacing w:after="120" w:line="240" w:lineRule="auto"/>
    </w:pPr>
  </w:style>
  <w:style w:type="paragraph" w:styleId="BodyTextIndent3">
    <w:name w:val="Body Text Indent 3"/>
    <w:basedOn w:val="Normal"/>
    <w:pPr>
      <w:ind w:left="1418" w:hanging="1418"/>
    </w:p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CommentText">
    <w:name w:val="annotation text"/>
    <w:basedOn w:val="Normal"/>
    <w:link w:val="CommentTextChar"/>
    <w:uiPriority w:val="99"/>
    <w:pPr>
      <w:spacing w:after="120" w:line="240" w:lineRule="auto"/>
    </w:pPr>
  </w:style>
  <w:style w:type="paragraph" w:styleId="TableofFigures">
    <w:name w:val="table of figures"/>
    <w:basedOn w:val="Normal"/>
    <w:next w:val="Normal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Normal"/>
    <w:rPr>
      <w:noProof/>
    </w:rPr>
  </w:style>
  <w:style w:type="character" w:styleId="CommentReference">
    <w:name w:val="annotation reference"/>
    <w:uiPriority w:val="99"/>
    <w:rPr>
      <w:sz w:val="16"/>
    </w:rPr>
  </w:style>
  <w:style w:type="paragraph" w:styleId="BlockText">
    <w:name w:val="Block Text"/>
    <w:basedOn w:val="Normal"/>
    <w:pPr>
      <w:ind w:right="718"/>
    </w:pPr>
  </w:style>
  <w:style w:type="paragraph" w:customStyle="1" w:styleId="Bullet2">
    <w:name w:val="Bullet 2"/>
    <w:basedOn w:val="Normal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Normal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Normal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Normal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NormalIndent"/>
    <w:pPr>
      <w:ind w:left="851" w:firstLine="0"/>
    </w:pPr>
  </w:style>
  <w:style w:type="paragraph" w:customStyle="1" w:styleId="EVW">
    <w:name w:val="EVW"/>
    <w:basedOn w:val="BodyTextIndent2"/>
    <w:rPr>
      <w:i/>
      <w:sz w:val="18"/>
    </w:rPr>
  </w:style>
  <w:style w:type="paragraph" w:customStyle="1" w:styleId="EVW-Eis">
    <w:name w:val="EVW-Eis"/>
    <w:basedOn w:val="EVW"/>
    <w:next w:val="Normal"/>
  </w:style>
  <w:style w:type="paragraph" w:customStyle="1" w:styleId="EVW-Vraag">
    <w:name w:val="EVW-Vraag"/>
    <w:basedOn w:val="EVW"/>
    <w:next w:val="Normal"/>
  </w:style>
  <w:style w:type="character" w:styleId="FollowedHyperlink">
    <w:name w:val="FollowedHyperlink"/>
    <w:rPr>
      <w:color w:val="800080"/>
      <w:u w:val="single"/>
    </w:rPr>
  </w:style>
  <w:style w:type="paragraph" w:styleId="Signature">
    <w:name w:val="Signature"/>
    <w:basedOn w:val="Normal"/>
    <w:pPr>
      <w:ind w:left="4252"/>
    </w:pPr>
  </w:style>
  <w:style w:type="paragraph" w:customStyle="1" w:styleId="Kop0">
    <w:name w:val="Kop 0"/>
    <w:basedOn w:val="Heading1"/>
    <w:next w:val="Normal"/>
    <w:rPr>
      <w:noProof w:val="0"/>
    </w:rPr>
  </w:style>
  <w:style w:type="paragraph" w:customStyle="1" w:styleId="Auteursrecht">
    <w:name w:val="Auteursrecht"/>
    <w:basedOn w:val="Normal"/>
    <w:next w:val="Normal"/>
    <w:pPr>
      <w:ind w:left="2552" w:hanging="284"/>
    </w:pPr>
  </w:style>
  <w:style w:type="paragraph" w:customStyle="1" w:styleId="KopInhoudsopgave">
    <w:name w:val="Kop Inhoudsopgave"/>
    <w:basedOn w:val="Normal"/>
    <w:next w:val="Normal"/>
    <w:rPr>
      <w:b/>
      <w:sz w:val="24"/>
    </w:rPr>
  </w:style>
  <w:style w:type="paragraph" w:customStyle="1" w:styleId="Opsomming">
    <w:name w:val="Opsomming"/>
    <w:basedOn w:val="Normal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Normal"/>
  </w:style>
  <w:style w:type="paragraph" w:customStyle="1" w:styleId="Plaatjecentreren">
    <w:name w:val="Plaatje centreren"/>
    <w:basedOn w:val="Normal"/>
    <w:next w:val="Normal"/>
    <w:pPr>
      <w:ind w:left="66"/>
    </w:pPr>
  </w:style>
  <w:style w:type="paragraph" w:customStyle="1" w:styleId="Nummering1">
    <w:name w:val="Nummering 1"/>
    <w:basedOn w:val="Normal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Normal"/>
  </w:style>
  <w:style w:type="paragraph" w:customStyle="1" w:styleId="Groot">
    <w:name w:val="Groot"/>
    <w:basedOn w:val="Normal"/>
    <w:next w:val="Normal"/>
    <w:rPr>
      <w:sz w:val="24"/>
    </w:rPr>
  </w:style>
  <w:style w:type="paragraph" w:customStyle="1" w:styleId="GrootVet">
    <w:name w:val="GrootVet"/>
    <w:basedOn w:val="Normal"/>
    <w:next w:val="Normal"/>
    <w:rPr>
      <w:b/>
      <w:sz w:val="24"/>
    </w:rPr>
  </w:style>
  <w:style w:type="paragraph" w:customStyle="1" w:styleId="GrootVetKader">
    <w:name w:val="GrootVetKader"/>
    <w:basedOn w:val="Normal"/>
    <w:next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BestekKop1">
    <w:name w:val="BestekKop1"/>
    <w:basedOn w:val="Heading1"/>
    <w:autoRedefine/>
    <w:rsid w:val="00923CB0"/>
    <w:pPr>
      <w:tabs>
        <w:tab w:val="left" w:pos="2410"/>
      </w:tabs>
      <w:spacing w:before="0" w:after="0" w:line="276" w:lineRule="auto"/>
      <w:jc w:val="left"/>
    </w:pPr>
    <w:rPr>
      <w:rFonts w:ascii="Verdana" w:hAnsi="Verdana"/>
      <w:caps/>
      <w:noProof w:val="0"/>
      <w:szCs w:val="24"/>
    </w:rPr>
  </w:style>
  <w:style w:type="paragraph" w:customStyle="1" w:styleId="BestekKop2">
    <w:name w:val="BestekKop2"/>
    <w:basedOn w:val="Heading2"/>
    <w:link w:val="BestekKop2Char"/>
    <w:autoRedefine/>
  </w:style>
  <w:style w:type="paragraph" w:customStyle="1" w:styleId="BestekKop3">
    <w:name w:val="BestekKop3"/>
    <w:basedOn w:val="Heading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Heading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le">
    <w:name w:val="Title"/>
    <w:basedOn w:val="Normal"/>
    <w:qFormat/>
    <w:pPr>
      <w:widowControl w:val="0"/>
      <w:jc w:val="center"/>
    </w:pPr>
    <w:rPr>
      <w:b/>
      <w:sz w:val="28"/>
    </w:rPr>
  </w:style>
  <w:style w:type="paragraph" w:styleId="BalloonText">
    <w:name w:val="Balloon Text"/>
    <w:basedOn w:val="Normal"/>
    <w:semiHidden/>
    <w:rPr>
      <w:rFonts w:ascii="Tahoma" w:hAnsi="Tahoma" w:cs="Helv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yperlink1">
    <w:name w:val="Hyperlink1"/>
    <w:rPr>
      <w:color w:val="990066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stBullet">
    <w:name w:val="List Bullet"/>
    <w:basedOn w:val="Normal"/>
    <w:autoRedefine/>
    <w:pPr>
      <w:tabs>
        <w:tab w:val="left" w:pos="2268"/>
      </w:tabs>
    </w:pPr>
  </w:style>
  <w:style w:type="paragraph" w:styleId="CommentSubject">
    <w:name w:val="annotation subject"/>
    <w:basedOn w:val="CommentText"/>
    <w:next w:val="CommentText"/>
    <w:semiHidden/>
    <w:pPr>
      <w:spacing w:after="0" w:line="240" w:lineRule="atLeast"/>
    </w:pPr>
    <w:rPr>
      <w:b/>
      <w:bCs/>
      <w:sz w:val="20"/>
    </w:rPr>
  </w:style>
  <w:style w:type="paragraph" w:styleId="BodyText3">
    <w:name w:val="Body Text 3"/>
    <w:basedOn w:val="Normal"/>
    <w:rPr>
      <w:i/>
    </w:rPr>
  </w:style>
  <w:style w:type="paragraph" w:customStyle="1" w:styleId="Ballontekst1">
    <w:name w:val="Ballontekst1"/>
    <w:basedOn w:val="Normal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stBullet2">
    <w:name w:val="List Bullet 2"/>
    <w:basedOn w:val="Normal"/>
    <w:autoRedefine/>
    <w:pPr>
      <w:numPr>
        <w:numId w:val="8"/>
      </w:numPr>
    </w:pPr>
  </w:style>
  <w:style w:type="paragraph" w:styleId="ListBullet3">
    <w:name w:val="List Bullet 3"/>
    <w:basedOn w:val="Normal"/>
    <w:autoRedefine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character" w:styleId="Strong">
    <w:name w:val="Strong"/>
    <w:qFormat/>
    <w:rPr>
      <w:b/>
      <w:bCs/>
    </w:rPr>
  </w:style>
  <w:style w:type="paragraph" w:customStyle="1" w:styleId="CM24">
    <w:name w:val="CM24"/>
    <w:basedOn w:val="Normal"/>
    <w:next w:val="Normal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Normal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FootnoteReference">
    <w:name w:val="footnote reference"/>
    <w:uiPriority w:val="99"/>
    <w:rPr>
      <w:vertAlign w:val="superscript"/>
    </w:rPr>
  </w:style>
  <w:style w:type="table" w:styleId="TableGrid">
    <w:name w:val="Table Grid"/>
    <w:basedOn w:val="TableNormal"/>
    <w:uiPriority w:val="3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Pr>
      <w:sz w:val="20"/>
    </w:rPr>
  </w:style>
  <w:style w:type="character" w:customStyle="1" w:styleId="Kop2Char1">
    <w:name w:val="Kop 2 Char1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Normal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Heading2Char">
    <w:name w:val="Heading 2 Char"/>
    <w:aliases w:val="Reset numbering Char,Bijlage Char,h2 Char,paragraaf Char,Paragraaf Char,k2 Char,052 Char,Annex Kop 2 Char,Vet + inhoudsopg-niveau 2 Char,Paragraaf (1.1) Char,ips_paragraaf Char,Chapter Title Char,Paragrf 2 Char,Bold 14 Char,L2 Char,A Char"/>
    <w:link w:val="Heading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link w:val="BestekKop2"/>
    <w:rsid w:val="002E50CA"/>
    <w:rPr>
      <w:rFonts w:ascii="Verdana" w:hAnsi="Verdana"/>
      <w:b/>
      <w:spacing w:val="5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Heading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FooterChar">
    <w:name w:val="Footer Char"/>
    <w:link w:val="Footer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FootnoteTextChar">
    <w:name w:val="Footnote Text Char"/>
    <w:link w:val="FootnoteText"/>
    <w:uiPriority w:val="99"/>
    <w:rsid w:val="008E5655"/>
    <w:rPr>
      <w:rFonts w:ascii="Verdana" w:hAnsi="Verdana"/>
      <w:spacing w:val="5"/>
    </w:rPr>
  </w:style>
  <w:style w:type="character" w:customStyle="1" w:styleId="CommentTextChar">
    <w:name w:val="Comment Text Char"/>
    <w:link w:val="CommentText"/>
    <w:uiPriority w:val="99"/>
    <w:rsid w:val="00592638"/>
    <w:rPr>
      <w:rFonts w:ascii="Verdana" w:hAnsi="Verdana"/>
      <w:spacing w:val="5"/>
      <w:sz w:val="18"/>
    </w:rPr>
  </w:style>
  <w:style w:type="table" w:styleId="TableSimple3">
    <w:name w:val="Table Simple 3"/>
    <w:basedOn w:val="TableNorma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Professional">
    <w:name w:val="Table Professional"/>
    <w:basedOn w:val="TableNorma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Normal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PlaceholderText">
    <w:name w:val="Placeholder Text"/>
    <w:uiPriority w:val="99"/>
    <w:semiHidden/>
    <w:rsid w:val="00F968B5"/>
    <w:rPr>
      <w:color w:val="808080"/>
    </w:rPr>
  </w:style>
  <w:style w:type="paragraph" w:styleId="NoSpacing">
    <w:name w:val="No Spacing"/>
    <w:uiPriority w:val="1"/>
    <w:qFormat/>
    <w:rsid w:val="00EE4F8E"/>
    <w:rPr>
      <w:rFonts w:ascii="Arial" w:eastAsia="Calibri" w:hAnsi="Arial"/>
      <w:sz w:val="22"/>
      <w:szCs w:val="22"/>
      <w:lang w:eastAsia="en-US"/>
    </w:rPr>
  </w:style>
  <w:style w:type="paragraph" w:customStyle="1" w:styleId="Lijstalinea1">
    <w:name w:val="Lijstalinea1"/>
    <w:basedOn w:val="Normal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Heading1Char">
    <w:name w:val="Heading 1 Char"/>
    <w:aliases w:val="Section Heading Char,Hoofdstuk Char,hoofdstuk Char,sectionHeading Char,h1 Char,1 Char,Niet als kop gebruiken Char"/>
    <w:link w:val="Heading1"/>
    <w:rsid w:val="00AA5D7D"/>
    <w:rPr>
      <w:rFonts w:ascii="Corbel" w:hAnsi="Corbel"/>
      <w:b/>
      <w:noProof/>
      <w:sz w:val="24"/>
    </w:rPr>
  </w:style>
  <w:style w:type="character" w:customStyle="1" w:styleId="Heading4Char">
    <w:name w:val="Heading 4 Char"/>
    <w:aliases w:val="Level 2 - a Char,Major Char"/>
    <w:link w:val="Heading4"/>
    <w:rsid w:val="00785459"/>
    <w:rPr>
      <w:rFonts w:ascii="Verdana" w:hAnsi="Verdana"/>
      <w:b/>
      <w:noProof/>
      <w:spacing w:val="5"/>
      <w:sz w:val="18"/>
    </w:rPr>
  </w:style>
  <w:style w:type="paragraph" w:styleId="Revision">
    <w:name w:val="Revision"/>
    <w:hidden/>
    <w:uiPriority w:val="99"/>
    <w:semiHidden/>
    <w:rsid w:val="004828CA"/>
    <w:rPr>
      <w:rFonts w:ascii="Verdana" w:hAnsi="Verdana"/>
      <w:spacing w:val="5"/>
      <w:sz w:val="18"/>
    </w:rPr>
  </w:style>
  <w:style w:type="character" w:customStyle="1" w:styleId="ListParagraphChar">
    <w:name w:val="List Paragraph Char"/>
    <w:link w:val="ListParagraph"/>
    <w:uiPriority w:val="34"/>
    <w:locked/>
    <w:rsid w:val="00505AD7"/>
    <w:rPr>
      <w:rFonts w:ascii="Calibri" w:eastAsia="Calibri" w:hAnsi="Calibri"/>
      <w:sz w:val="22"/>
      <w:szCs w:val="22"/>
      <w:lang w:val="en-US" w:eastAsia="en-US"/>
    </w:rPr>
  </w:style>
  <w:style w:type="character" w:customStyle="1" w:styleId="Tekst1Char">
    <w:name w:val="Tekst1 Char"/>
    <w:link w:val="Tekst1"/>
    <w:locked/>
    <w:rsid w:val="002714B4"/>
    <w:rPr>
      <w:rFonts w:ascii="Verdana" w:hAnsi="Verdana"/>
      <w:color w:val="000000"/>
      <w:bdr w:val="none" w:sz="0" w:space="0" w:color="auto" w:frame="1"/>
    </w:rPr>
  </w:style>
  <w:style w:type="paragraph" w:customStyle="1" w:styleId="Tekst1">
    <w:name w:val="Tekst1"/>
    <w:basedOn w:val="Normal"/>
    <w:link w:val="Tekst1Char"/>
    <w:qFormat/>
    <w:rsid w:val="002714B4"/>
    <w:pPr>
      <w:spacing w:after="240" w:line="360" w:lineRule="auto"/>
      <w:ind w:left="709"/>
    </w:pPr>
    <w:rPr>
      <w:color w:val="000000"/>
      <w:spacing w:val="0"/>
      <w:sz w:val="20"/>
      <w:bdr w:val="none" w:sz="0" w:space="0" w:color="auto" w:frame="1"/>
    </w:rPr>
  </w:style>
  <w:style w:type="character" w:customStyle="1" w:styleId="HeaderChar">
    <w:name w:val="Header Char"/>
    <w:link w:val="Header"/>
    <w:uiPriority w:val="99"/>
    <w:rsid w:val="002A477B"/>
    <w:rPr>
      <w:rFonts w:ascii="Verdana" w:hAnsi="Verdana"/>
      <w:spacing w:val="5"/>
      <w:sz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64A20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noProof w:val="0"/>
      <w:color w:val="365F91"/>
      <w:sz w:val="28"/>
      <w:szCs w:val="28"/>
    </w:rPr>
  </w:style>
  <w:style w:type="character" w:styleId="UnresolvedMention">
    <w:name w:val="Unresolved Mention"/>
    <w:uiPriority w:val="99"/>
    <w:semiHidden/>
    <w:unhideWhenUsed/>
    <w:rsid w:val="00120C29"/>
    <w:rPr>
      <w:color w:val="605E5C"/>
      <w:shd w:val="clear" w:color="auto" w:fill="E1DFDD"/>
    </w:rPr>
  </w:style>
  <w:style w:type="paragraph" w:customStyle="1" w:styleId="RIVMStandaard">
    <w:name w:val="RIVM_Standaard"/>
    <w:basedOn w:val="Normal"/>
    <w:link w:val="RIVMStandaardChar"/>
    <w:qFormat/>
    <w:rsid w:val="00F44CB3"/>
    <w:pPr>
      <w:overflowPunct w:val="0"/>
      <w:autoSpaceDE w:val="0"/>
      <w:autoSpaceDN w:val="0"/>
      <w:adjustRightInd w:val="0"/>
      <w:jc w:val="left"/>
      <w:textAlignment w:val="baseline"/>
    </w:pPr>
    <w:rPr>
      <w:rFonts w:ascii="Verdana" w:eastAsia="MS Mincho" w:hAnsi="Verdana"/>
      <w:color w:val="000000"/>
      <w:spacing w:val="0"/>
      <w:sz w:val="20"/>
    </w:rPr>
  </w:style>
  <w:style w:type="character" w:customStyle="1" w:styleId="RIVMStandaardChar">
    <w:name w:val="RIVM_Standaard Char"/>
    <w:link w:val="RIVMStandaard"/>
    <w:rsid w:val="00F44CB3"/>
    <w:rPr>
      <w:rFonts w:ascii="Verdana" w:eastAsia="MS Mincho" w:hAnsi="Verdana"/>
      <w:color w:val="000000"/>
    </w:rPr>
  </w:style>
  <w:style w:type="numbering" w:customStyle="1" w:styleId="Stijl2">
    <w:name w:val="Stijl2"/>
    <w:uiPriority w:val="99"/>
    <w:rsid w:val="00EB51E8"/>
    <w:pPr>
      <w:numPr>
        <w:numId w:val="12"/>
      </w:numPr>
    </w:pPr>
  </w:style>
  <w:style w:type="paragraph" w:customStyle="1" w:styleId="StandaardArial">
    <w:name w:val="Standaard + Arial"/>
    <w:basedOn w:val="Normal"/>
    <w:link w:val="StandaardArialChar"/>
    <w:rsid w:val="006E0C39"/>
    <w:pPr>
      <w:spacing w:line="260" w:lineRule="exact"/>
      <w:jc w:val="left"/>
    </w:pPr>
    <w:rPr>
      <w:rFonts w:ascii="Arial" w:hAnsi="Arial" w:cs="Arial"/>
      <w:color w:val="000000"/>
      <w:spacing w:val="0"/>
      <w:sz w:val="22"/>
      <w:szCs w:val="18"/>
      <w:lang w:eastAsia="en-US"/>
    </w:rPr>
  </w:style>
  <w:style w:type="character" w:customStyle="1" w:styleId="StandaardArialChar">
    <w:name w:val="Standaard + Arial Char"/>
    <w:link w:val="StandaardArial"/>
    <w:rsid w:val="006E0C39"/>
    <w:rPr>
      <w:rFonts w:ascii="Arial" w:hAnsi="Arial" w:cs="Arial"/>
      <w:color w:val="000000"/>
      <w:sz w:val="22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4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evevdt\AppData\Local\Microsoft\Windows\INetCache\Content.Outlook\T13LTDIY\20okt20_Selectieleidra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3" ma:contentTypeDescription="Een nieuw document maken." ma:contentTypeScope="" ma:versionID="0e180d3e5e1f851dcee95058b12c1982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351b5cef38d80a8b08f3f2fdef5cfd90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5F474-0F94-488F-8432-73B9C4EE9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15F8D-A6CC-4790-8B54-E7B4A0F39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15E0EA-05DF-4537-A0CF-8E3A7A5F8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6F68B-F375-41F0-969F-B09C3E0ACA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A8A2EA-0F81-43D9-BC23-489BB65C2D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20okt20_Selectieleidraad</Template>
  <TotalTime>49</TotalTime>
  <Pages>2</Pages>
  <Words>447</Words>
  <Characters>2978</Characters>
  <Application>Microsoft Office Word</Application>
  <DocSecurity>0</DocSecurity>
  <Lines>60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Beschrijvend document</vt:lpstr>
      <vt:lpstr>Beschrijvend document</vt:lpstr>
    </vt:vector>
  </TitlesOfParts>
  <Company>Pro 10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Tobias van der Hoeven</dc:creator>
  <cp:keywords/>
  <cp:lastModifiedBy>Tobias van der Hoeven</cp:lastModifiedBy>
  <cp:revision>52</cp:revision>
  <cp:lastPrinted>2021-05-06T07:40:00Z</cp:lastPrinted>
  <dcterms:created xsi:type="dcterms:W3CDTF">2022-02-09T13:11:00Z</dcterms:created>
  <dcterms:modified xsi:type="dcterms:W3CDTF">2022-02-09T15:54:00Z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-663019735</vt:i4>
  </property>
  <property fmtid="{D5CDD505-2E9C-101B-9397-08002B2CF9AE}" pid="17" name="ContentTypeId">
    <vt:lpwstr>0x0101002EECAD7A3916FF48B1C9DA05787AE159</vt:lpwstr>
  </property>
  <property fmtid="{D5CDD505-2E9C-101B-9397-08002B2CF9AE}" pid="18" name="Order">
    <vt:r8>43400</vt:r8>
  </property>
</Properties>
</file>